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6D82F" w14:textId="22856411" w:rsidR="00693241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 xml:space="preserve">3GPP TSG-RAN WG3 Meeting </w:t>
      </w:r>
      <w:bookmarkEnd w:id="0"/>
      <w:bookmarkEnd w:id="1"/>
      <w:r w:rsidR="009233A2">
        <w:rPr>
          <w:rFonts w:cs="Arial"/>
          <w:b/>
          <w:sz w:val="22"/>
          <w:szCs w:val="22"/>
          <w:lang w:val="en-US" w:eastAsia="zh-CN"/>
        </w:rPr>
        <w:t>#12</w:t>
      </w:r>
      <w:r w:rsidR="009233A2">
        <w:rPr>
          <w:rFonts w:cs="Arial" w:hint="eastAsia"/>
          <w:b/>
          <w:sz w:val="22"/>
          <w:szCs w:val="22"/>
          <w:lang w:val="en-US" w:eastAsia="zh-CN"/>
        </w:rPr>
        <w:t>5bis</w:t>
      </w:r>
      <w:r>
        <w:rPr>
          <w:rFonts w:cs="Arial"/>
          <w:b/>
          <w:sz w:val="22"/>
          <w:szCs w:val="22"/>
        </w:rPr>
        <w:tab/>
      </w:r>
      <w:r w:rsidR="00CA1454" w:rsidRPr="00CA1454">
        <w:rPr>
          <w:rFonts w:cs="Arial"/>
          <w:b/>
          <w:sz w:val="22"/>
          <w:szCs w:val="22"/>
        </w:rPr>
        <w:t>R3-245191</w:t>
      </w:r>
    </w:p>
    <w:p w14:paraId="1410598B" w14:textId="54F918B9" w:rsidR="00693241" w:rsidRDefault="009233A2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eastAsia="zh-CN"/>
        </w:rPr>
      </w:pPr>
      <w:r w:rsidRPr="00777E10">
        <w:rPr>
          <w:rFonts w:ascii="Arial" w:hAnsi="Arial" w:cs="Arial"/>
          <w:bCs/>
          <w:sz w:val="22"/>
          <w:szCs w:val="22"/>
          <w:lang w:val="en-US" w:eastAsia="zh-CN"/>
        </w:rPr>
        <w:t>Hefei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China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Oct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14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 –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18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 xml:space="preserve">, 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>2024</w:t>
      </w:r>
    </w:p>
    <w:p w14:paraId="5247F480" w14:textId="77777777" w:rsidR="00693241" w:rsidRDefault="00693241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2D7BA586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>11.4</w:t>
      </w:r>
    </w:p>
    <w:p w14:paraId="7B89C30B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6F0C7421" w14:textId="37E035F1" w:rsidR="00693241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 xml:space="preserve">Discussion on </w:t>
      </w:r>
      <w:r w:rsidR="000310BE" w:rsidRPr="000310BE">
        <w:rPr>
          <w:rFonts w:ascii="Arial" w:hAnsi="Arial" w:cs="Arial"/>
          <w:sz w:val="22"/>
          <w:szCs w:val="22"/>
        </w:rPr>
        <w:t>AI/ML based</w:t>
      </w:r>
      <w:r w:rsidR="000310BE" w:rsidRPr="000310BE">
        <w:rPr>
          <w:rFonts w:ascii="Arial" w:hAnsi="Arial" w:cs="Arial" w:hint="eastAsia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</w:rPr>
        <w:t xml:space="preserve">Mobility </w:t>
      </w:r>
      <w:r w:rsidR="003D6347">
        <w:rPr>
          <w:rFonts w:ascii="Arial" w:hAnsi="Arial" w:cs="Arial" w:hint="eastAsia"/>
          <w:sz w:val="22"/>
          <w:szCs w:val="22"/>
          <w:lang w:eastAsia="zh-CN"/>
        </w:rPr>
        <w:t>O</w:t>
      </w:r>
      <w:r>
        <w:rPr>
          <w:rFonts w:ascii="Arial" w:hAnsi="Arial" w:cs="Arial" w:hint="eastAsia"/>
          <w:sz w:val="22"/>
          <w:szCs w:val="22"/>
        </w:rPr>
        <w:t>ptimization for NR-DC</w:t>
      </w:r>
    </w:p>
    <w:p w14:paraId="4BD00EFF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 and Decision</w:t>
      </w:r>
    </w:p>
    <w:p w14:paraId="07DC33F7" w14:textId="77777777" w:rsidR="00693241" w:rsidRPr="00A75B6D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A75B6D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6287069B" w14:textId="5D82261D" w:rsidR="001C1746" w:rsidRDefault="001C1746" w:rsidP="00BA3E34">
      <w:pPr>
        <w:jc w:val="both"/>
        <w:rPr>
          <w:rFonts w:eastAsia="宋体"/>
          <w:lang w:val="en-US" w:eastAsia="zh-CN"/>
        </w:rPr>
      </w:pPr>
      <w:bookmarkStart w:id="2" w:name="_Hlk165310774"/>
      <w:bookmarkStart w:id="3" w:name="OLE_LINK24"/>
      <w:r>
        <w:rPr>
          <w:rFonts w:eastAsia="宋体" w:hint="eastAsia"/>
          <w:lang w:val="en-US" w:eastAsia="zh-CN"/>
        </w:rPr>
        <w:t xml:space="preserve">During </w:t>
      </w:r>
      <w:r w:rsidR="00A41708">
        <w:rPr>
          <w:rFonts w:eastAsia="宋体" w:hint="eastAsia"/>
          <w:lang w:val="en-US" w:eastAsia="zh-CN"/>
        </w:rPr>
        <w:t xml:space="preserve">the discussion of </w:t>
      </w:r>
      <w:r w:rsidR="00A41708" w:rsidRPr="001C1746">
        <w:rPr>
          <w:rFonts w:eastAsia="宋体"/>
          <w:lang w:val="en-US" w:eastAsia="zh-CN"/>
        </w:rPr>
        <w:t xml:space="preserve">AI/ML for NG-RAN </w:t>
      </w:r>
      <w:r w:rsidR="00A41708">
        <w:rPr>
          <w:rFonts w:eastAsia="宋体" w:hint="eastAsia"/>
          <w:lang w:val="en-US" w:eastAsia="zh-CN"/>
        </w:rPr>
        <w:t>SI</w:t>
      </w:r>
      <w:r>
        <w:rPr>
          <w:rFonts w:eastAsia="宋体" w:hint="eastAsia"/>
          <w:lang w:val="en-US" w:eastAsia="zh-CN"/>
        </w:rPr>
        <w:t xml:space="preserve">, </w:t>
      </w:r>
      <w:r w:rsidR="00E501F9">
        <w:rPr>
          <w:rFonts w:eastAsia="宋体" w:hint="eastAsia"/>
          <w:lang w:val="en-US" w:eastAsia="zh-CN"/>
        </w:rPr>
        <w:t xml:space="preserve">the </w:t>
      </w:r>
      <w:r w:rsidR="00E501F9">
        <w:rPr>
          <w:rFonts w:eastAsia="宋体"/>
          <w:lang w:val="en-US" w:eastAsia="zh-CN"/>
        </w:rPr>
        <w:t>following</w:t>
      </w:r>
      <w:r w:rsidR="00E501F9">
        <w:rPr>
          <w:rFonts w:eastAsia="宋体" w:hint="eastAsia"/>
          <w:lang w:val="en-US" w:eastAsia="zh-CN"/>
        </w:rPr>
        <w:t xml:space="preserve"> agreements were achieved for</w:t>
      </w:r>
      <w:r w:rsidR="00A41708">
        <w:rPr>
          <w:rFonts w:eastAsia="宋体" w:hint="eastAsia"/>
          <w:lang w:val="en-US" w:eastAsia="zh-CN"/>
        </w:rPr>
        <w:t xml:space="preserve"> </w:t>
      </w:r>
      <w:r w:rsidR="00A41708" w:rsidRPr="00A41708">
        <w:rPr>
          <w:rFonts w:eastAsia="宋体"/>
          <w:lang w:val="en-US" w:eastAsia="zh-CN"/>
        </w:rPr>
        <w:t>AI/ML based Mobility Optimization for NR-DC</w:t>
      </w:r>
      <w:r w:rsidR="00A41708">
        <w:rPr>
          <w:rFonts w:eastAsia="宋体" w:hint="eastAsia"/>
          <w:lang w:val="en-US" w:eastAsia="zh-CN"/>
        </w:rPr>
        <w:t>.</w:t>
      </w:r>
    </w:p>
    <w:p w14:paraId="31CC60AE" w14:textId="15356F83" w:rsidR="00A41708" w:rsidRPr="00901AC3" w:rsidRDefault="00A41708" w:rsidP="00BA3E34">
      <w:pPr>
        <w:jc w:val="both"/>
        <w:rPr>
          <w:rFonts w:eastAsia="宋体"/>
          <w:u w:val="single"/>
          <w:lang w:val="en-US" w:eastAsia="zh-CN"/>
        </w:rPr>
      </w:pPr>
      <w:r w:rsidRPr="00901AC3">
        <w:rPr>
          <w:rFonts w:eastAsia="宋体"/>
          <w:u w:val="single"/>
          <w:lang w:val="en-US" w:eastAsia="zh-CN"/>
        </w:rPr>
        <w:t>RAN3#123bis</w:t>
      </w:r>
    </w:p>
    <w:p w14:paraId="21853FA7" w14:textId="66AF68A1" w:rsidR="00901AC3" w:rsidRPr="00901AC3" w:rsidRDefault="00901AC3" w:rsidP="00BA3E34">
      <w:pPr>
        <w:jc w:val="both"/>
        <w:rPr>
          <w:rFonts w:eastAsia="宋体"/>
          <w:bCs/>
          <w:i/>
          <w:iCs/>
          <w:lang w:val="en-US" w:eastAsia="zh-CN"/>
        </w:rPr>
      </w:pPr>
      <w:bookmarkStart w:id="4" w:name="_Hlk172411280"/>
      <w:r w:rsidRPr="00901AC3">
        <w:rPr>
          <w:rFonts w:ascii="Calibri" w:hAnsi="Calibri"/>
          <w:bCs/>
          <w:i/>
          <w:iCs/>
          <w:color w:val="008000"/>
        </w:rPr>
        <w:t xml:space="preserve">Agree to take as baseline for the Mobility Optimization for NR-DC that the use case is studied assuming inference at the MN. </w:t>
      </w:r>
      <w:bookmarkEnd w:id="4"/>
      <w:r w:rsidRPr="00901AC3">
        <w:rPr>
          <w:rFonts w:ascii="Calibri" w:hAnsi="Calibri"/>
          <w:bCs/>
          <w:i/>
          <w:iCs/>
          <w:color w:val="008000"/>
        </w:rPr>
        <w:t>The main use case is limited to dual connectivity only (e.g. no conditional procedures are in scope).</w:t>
      </w:r>
    </w:p>
    <w:p w14:paraId="5A9F420D" w14:textId="2918A706" w:rsidR="00A41708" w:rsidRPr="00901AC3" w:rsidRDefault="00A41708" w:rsidP="00BA3E34">
      <w:pPr>
        <w:jc w:val="both"/>
        <w:rPr>
          <w:rFonts w:eastAsia="宋体"/>
          <w:u w:val="single"/>
          <w:lang w:val="en-US" w:eastAsia="zh-CN"/>
        </w:rPr>
      </w:pPr>
      <w:r w:rsidRPr="00901AC3">
        <w:rPr>
          <w:rFonts w:eastAsia="宋体"/>
          <w:u w:val="single"/>
          <w:lang w:val="en-US" w:eastAsia="zh-CN"/>
        </w:rPr>
        <w:t>RAN3#124</w:t>
      </w:r>
    </w:p>
    <w:p w14:paraId="13497267" w14:textId="349C6998" w:rsidR="00A41708" w:rsidRPr="00901AC3" w:rsidRDefault="00901AC3" w:rsidP="00BA3E34">
      <w:pPr>
        <w:jc w:val="both"/>
        <w:rPr>
          <w:rFonts w:ascii="Calibri" w:hAnsi="Calibri"/>
          <w:bCs/>
          <w:i/>
          <w:iCs/>
          <w:color w:val="008000"/>
        </w:rPr>
      </w:pPr>
      <w:r w:rsidRPr="00901AC3">
        <w:rPr>
          <w:rFonts w:ascii="Calibri" w:hAnsi="Calibri"/>
          <w:bCs/>
          <w:i/>
          <w:iCs/>
          <w:color w:val="008000"/>
        </w:rPr>
        <w:t>Enhance the Dual Connectivity procedure (e.g., MN-initiated SN addition, MN-initiated SN change) to trigger the collection of measured UE performance.</w:t>
      </w:r>
    </w:p>
    <w:p w14:paraId="2545670D" w14:textId="0BFA93FD" w:rsidR="00693241" w:rsidRDefault="00000000" w:rsidP="00BA3E34">
      <w:pPr>
        <w:jc w:val="both"/>
        <w:rPr>
          <w:rFonts w:eastAsia="等线"/>
          <w:lang w:val="en-US" w:eastAsia="zh-CN"/>
        </w:rPr>
      </w:pPr>
      <w:r>
        <w:rPr>
          <w:rFonts w:eastAsia="宋体" w:hint="eastAsia"/>
          <w:lang w:val="en-US" w:eastAsia="zh-CN"/>
        </w:rPr>
        <w:t>RAN</w:t>
      </w:r>
      <w:r w:rsidR="000E497F"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val="en-US" w:eastAsia="zh-CN"/>
        </w:rPr>
        <w:t>#1</w:t>
      </w:r>
      <w:r w:rsidR="000E497F">
        <w:rPr>
          <w:rFonts w:eastAsia="宋体" w:hint="eastAsia"/>
          <w:lang w:val="en-US" w:eastAsia="zh-CN"/>
        </w:rPr>
        <w:t>2</w:t>
      </w:r>
      <w:r w:rsidR="000A7AFD">
        <w:rPr>
          <w:rFonts w:eastAsia="宋体" w:hint="eastAsia"/>
          <w:lang w:val="en-US" w:eastAsia="zh-CN"/>
        </w:rPr>
        <w:t>5</w:t>
      </w:r>
      <w:r w:rsidR="001C1746">
        <w:rPr>
          <w:rFonts w:eastAsia="宋体" w:hint="eastAsia"/>
          <w:lang w:val="en-US" w:eastAsia="zh-CN"/>
        </w:rPr>
        <w:t xml:space="preserve">bis is the first meeting for </w:t>
      </w:r>
      <w:r w:rsidR="001C1746" w:rsidRPr="001C1746">
        <w:rPr>
          <w:rFonts w:eastAsia="宋体"/>
          <w:lang w:val="en-US" w:eastAsia="zh-CN"/>
        </w:rPr>
        <w:t>AI/ML for NG-RAN WI</w:t>
      </w:r>
      <w:bookmarkEnd w:id="2"/>
      <w:r w:rsidR="001C1746">
        <w:rPr>
          <w:rFonts w:eastAsia="宋体" w:hint="eastAsia"/>
          <w:lang w:val="en-US" w:eastAsia="zh-CN"/>
        </w:rPr>
        <w:t>.</w:t>
      </w:r>
      <w:bookmarkEnd w:id="3"/>
      <w:r w:rsidR="00D62885">
        <w:rPr>
          <w:rFonts w:eastAsia="宋体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In this contribution, we would </w:t>
      </w:r>
      <w:r w:rsidR="000A7AFD">
        <w:rPr>
          <w:rFonts w:eastAsia="等线" w:hint="eastAsia"/>
          <w:lang w:val="en-US" w:eastAsia="zh-CN"/>
        </w:rPr>
        <w:t>continue the</w:t>
      </w:r>
      <w:r w:rsidR="0075559E"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discuss</w:t>
      </w:r>
      <w:r w:rsidR="000A7AFD">
        <w:rPr>
          <w:rFonts w:eastAsia="等线" w:hint="eastAsia"/>
          <w:lang w:val="en-US" w:eastAsia="zh-CN"/>
        </w:rPr>
        <w:t>ion</w:t>
      </w:r>
      <w:r>
        <w:rPr>
          <w:rFonts w:eastAsia="等线"/>
          <w:lang w:val="en-US" w:eastAsia="zh-CN"/>
        </w:rPr>
        <w:t xml:space="preserve"> on</w:t>
      </w:r>
      <w:r>
        <w:rPr>
          <w:rFonts w:eastAsia="等线" w:hint="eastAsia"/>
          <w:lang w:val="en-US" w:eastAsia="zh-CN"/>
        </w:rPr>
        <w:t xml:space="preserve"> </w:t>
      </w:r>
      <w:bookmarkStart w:id="5" w:name="OLE_LINK5"/>
      <w:r w:rsidR="003810B8">
        <w:rPr>
          <w:rFonts w:eastAsia="等线" w:hint="eastAsia"/>
          <w:lang w:val="en-US" w:eastAsia="zh-CN"/>
        </w:rPr>
        <w:t xml:space="preserve">the </w:t>
      </w:r>
      <w:r w:rsidR="008378A1">
        <w:rPr>
          <w:rFonts w:eastAsia="等线" w:hint="eastAsia"/>
          <w:lang w:val="en-US" w:eastAsia="zh-CN"/>
        </w:rPr>
        <w:t>scenarios</w:t>
      </w:r>
      <w:r w:rsidR="003810B8">
        <w:rPr>
          <w:rFonts w:eastAsia="等线" w:hint="eastAsia"/>
          <w:lang w:val="en-US" w:eastAsia="zh-CN"/>
        </w:rPr>
        <w:t xml:space="preserve"> and </w:t>
      </w:r>
      <w:r w:rsidR="003810B8" w:rsidRPr="003810B8">
        <w:rPr>
          <w:rFonts w:eastAsia="等线"/>
          <w:lang w:val="en-US" w:eastAsia="zh-CN"/>
        </w:rPr>
        <w:t>solution</w:t>
      </w:r>
      <w:r w:rsidR="006C5920">
        <w:rPr>
          <w:rFonts w:eastAsia="等线" w:hint="eastAsia"/>
          <w:lang w:val="en-US" w:eastAsia="zh-CN"/>
        </w:rPr>
        <w:t>s</w:t>
      </w:r>
      <w:r w:rsidR="003810B8" w:rsidRPr="003810B8">
        <w:rPr>
          <w:rFonts w:eastAsia="等线"/>
          <w:lang w:val="en-US" w:eastAsia="zh-CN"/>
        </w:rPr>
        <w:t xml:space="preserve"> for</w:t>
      </w:r>
      <w:r w:rsidR="003810B8" w:rsidRPr="003810B8">
        <w:rPr>
          <w:rFonts w:eastAsia="等线" w:hint="eastAsia"/>
          <w:lang w:val="en-US" w:eastAsia="zh-CN"/>
        </w:rPr>
        <w:t xml:space="preserve"> </w:t>
      </w:r>
      <w:r w:rsidR="00C80E51" w:rsidRPr="00C80E51">
        <w:rPr>
          <w:rFonts w:eastAsia="等线"/>
          <w:lang w:val="en-US" w:eastAsia="zh-CN"/>
        </w:rPr>
        <w:t>NR-DC</w:t>
      </w:r>
      <w:bookmarkEnd w:id="5"/>
      <w:r w:rsidR="00422737">
        <w:rPr>
          <w:rFonts w:eastAsia="等线" w:hint="eastAsia"/>
          <w:lang w:val="en-US" w:eastAsia="zh-CN"/>
        </w:rPr>
        <w:t xml:space="preserve"> </w:t>
      </w:r>
      <w:r w:rsidR="00261D74" w:rsidRPr="00261D74">
        <w:rPr>
          <w:rFonts w:eastAsia="等线"/>
          <w:lang w:val="en-US" w:eastAsia="zh-CN"/>
        </w:rPr>
        <w:t>mobility optimization</w:t>
      </w:r>
      <w:r w:rsidR="00261D74" w:rsidRPr="00261D74">
        <w:rPr>
          <w:rFonts w:eastAsia="等线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等线"/>
          <w:lang w:val="en-US" w:eastAsia="zh-CN"/>
        </w:rPr>
        <w:t>provide some proposals.</w:t>
      </w:r>
    </w:p>
    <w:p w14:paraId="728F1AA3" w14:textId="77777777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4FA48064" w14:textId="4349B605" w:rsidR="00880892" w:rsidRPr="00DD3039" w:rsidRDefault="00DD3039" w:rsidP="00BD1A85">
      <w:pPr>
        <w:pStyle w:val="20"/>
        <w:spacing w:before="240"/>
        <w:rPr>
          <w:sz w:val="28"/>
          <w:szCs w:val="28"/>
          <w:lang w:val="en-US" w:eastAsia="zh-CN"/>
        </w:rPr>
      </w:pPr>
      <w:r w:rsidRPr="00DD3039">
        <w:rPr>
          <w:rFonts w:hint="eastAsia"/>
          <w:sz w:val="28"/>
          <w:szCs w:val="28"/>
          <w:lang w:val="en-US" w:eastAsia="zh-CN"/>
        </w:rPr>
        <w:t xml:space="preserve">2.1 </w:t>
      </w:r>
      <w:r w:rsidR="00880892" w:rsidRPr="00DD3039">
        <w:rPr>
          <w:sz w:val="28"/>
          <w:szCs w:val="28"/>
          <w:lang w:val="en-US" w:eastAsia="zh-CN"/>
        </w:rPr>
        <w:t>S</w:t>
      </w:r>
      <w:r w:rsidR="00880892" w:rsidRPr="00DD3039">
        <w:rPr>
          <w:rFonts w:hint="eastAsia"/>
          <w:sz w:val="28"/>
          <w:szCs w:val="28"/>
          <w:lang w:val="en-US" w:eastAsia="zh-CN"/>
        </w:rPr>
        <w:t xml:space="preserve">cenarios of AI/ML based </w:t>
      </w:r>
      <w:r w:rsidR="00880892" w:rsidRPr="00DD3039">
        <w:rPr>
          <w:sz w:val="28"/>
          <w:szCs w:val="28"/>
          <w:lang w:val="en-US" w:eastAsia="zh-CN"/>
        </w:rPr>
        <w:t>Mobility optimization for NR-DC</w:t>
      </w:r>
    </w:p>
    <w:p w14:paraId="27906959" w14:textId="16C2212C" w:rsidR="00942FAA" w:rsidRPr="00B8540E" w:rsidRDefault="00AB1B7C" w:rsidP="008378A1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For </w:t>
      </w:r>
      <w:r w:rsidR="00D13A9A">
        <w:rPr>
          <w:rFonts w:eastAsia="等线" w:hint="eastAsia"/>
          <w:lang w:val="en-US" w:eastAsia="zh-CN"/>
        </w:rPr>
        <w:t>NR-DC</w:t>
      </w:r>
      <w:r>
        <w:rPr>
          <w:rFonts w:eastAsia="等线" w:hint="eastAsia"/>
          <w:lang w:val="en-US" w:eastAsia="zh-CN"/>
        </w:rPr>
        <w:t xml:space="preserve">, there are many </w:t>
      </w:r>
      <w:r w:rsidR="00E22B91">
        <w:rPr>
          <w:rFonts w:eastAsia="等线" w:hint="eastAsia"/>
          <w:lang w:val="en-US" w:eastAsia="zh-CN"/>
        </w:rPr>
        <w:t>sub-</w:t>
      </w:r>
      <w:r w:rsidR="001C0824">
        <w:rPr>
          <w:rFonts w:eastAsia="等线" w:hint="eastAsia"/>
          <w:lang w:val="en-US" w:eastAsia="zh-CN"/>
        </w:rPr>
        <w:t>scenarios</w:t>
      </w:r>
      <w:r w:rsidR="00E22B91">
        <w:rPr>
          <w:rFonts w:eastAsia="等线" w:hint="eastAsia"/>
          <w:lang w:val="en-US" w:eastAsia="zh-CN"/>
        </w:rPr>
        <w:t xml:space="preserve"> supported in 3GPP</w:t>
      </w:r>
      <w:r>
        <w:rPr>
          <w:rFonts w:eastAsia="等线" w:hint="eastAsia"/>
          <w:lang w:val="en-US" w:eastAsia="zh-CN"/>
        </w:rPr>
        <w:t xml:space="preserve">, for </w:t>
      </w:r>
      <w:r>
        <w:rPr>
          <w:rFonts w:eastAsia="等线"/>
          <w:lang w:val="en-US" w:eastAsia="zh-CN"/>
        </w:rPr>
        <w:t>example</w:t>
      </w:r>
      <w:r w:rsidR="00361196">
        <w:rPr>
          <w:rFonts w:eastAsia="等线" w:hint="eastAsia"/>
          <w:lang w:val="en-US" w:eastAsia="zh-CN"/>
        </w:rPr>
        <w:t xml:space="preserve">, </w:t>
      </w:r>
      <w:r w:rsidR="00E22B91">
        <w:rPr>
          <w:rFonts w:eastAsia="等线" w:hint="eastAsia"/>
          <w:lang w:val="en-US" w:eastAsia="zh-CN"/>
        </w:rPr>
        <w:t xml:space="preserve">SN </w:t>
      </w:r>
      <w:r w:rsidR="00E22B91">
        <w:t>Addition</w:t>
      </w:r>
      <w:r w:rsidR="00B85E4B">
        <w:rPr>
          <w:rFonts w:eastAsia="等线" w:hint="eastAsia"/>
          <w:lang w:val="en-US" w:eastAsia="zh-CN"/>
        </w:rPr>
        <w:t xml:space="preserve">, SN </w:t>
      </w:r>
      <w:r w:rsidR="00B85E4B" w:rsidRPr="00B85E4B">
        <w:rPr>
          <w:rFonts w:eastAsia="等线"/>
          <w:lang w:val="en-US" w:eastAsia="zh-CN"/>
        </w:rPr>
        <w:t>Change (MN/SN initiated)</w:t>
      </w:r>
      <w:r w:rsidR="00B85E4B">
        <w:rPr>
          <w:rFonts w:eastAsia="等线" w:hint="eastAsia"/>
          <w:lang w:val="en-US" w:eastAsia="zh-CN"/>
        </w:rPr>
        <w:t xml:space="preserve">, </w:t>
      </w:r>
      <w:r w:rsidR="0053659E">
        <w:rPr>
          <w:rFonts w:eastAsia="等线" w:hint="eastAsia"/>
          <w:lang w:val="en-US" w:eastAsia="zh-CN"/>
        </w:rPr>
        <w:t>i</w:t>
      </w:r>
      <w:r w:rsidR="00B85E4B" w:rsidRPr="00B85E4B">
        <w:rPr>
          <w:rFonts w:eastAsia="等线"/>
          <w:lang w:val="en-US" w:eastAsia="zh-CN"/>
        </w:rPr>
        <w:t xml:space="preserve">nter-Master Node handover with/without </w:t>
      </w:r>
      <w:r w:rsidR="00B85E4B">
        <w:rPr>
          <w:rFonts w:eastAsia="等线" w:hint="eastAsia"/>
          <w:lang w:val="en-US" w:eastAsia="zh-CN"/>
        </w:rPr>
        <w:t>SN</w:t>
      </w:r>
      <w:r w:rsidR="00B85E4B" w:rsidRPr="00B85E4B">
        <w:rPr>
          <w:rFonts w:eastAsia="等线"/>
          <w:lang w:val="en-US" w:eastAsia="zh-CN"/>
        </w:rPr>
        <w:t xml:space="preserve"> change</w:t>
      </w:r>
      <w:r w:rsidR="00B7494E">
        <w:rPr>
          <w:rFonts w:eastAsia="等线" w:hint="eastAsia"/>
          <w:lang w:val="en-US" w:eastAsia="zh-CN"/>
        </w:rPr>
        <w:t>,</w:t>
      </w:r>
      <w:r w:rsidR="00B85E4B" w:rsidRPr="00B85E4B">
        <w:rPr>
          <w:rFonts w:eastAsia="等线" w:hint="eastAsia"/>
          <w:lang w:val="en-US" w:eastAsia="zh-CN"/>
        </w:rPr>
        <w:t xml:space="preserve"> </w:t>
      </w:r>
      <w:r w:rsidR="00361196">
        <w:rPr>
          <w:rFonts w:eastAsia="等线" w:hint="eastAsia"/>
          <w:lang w:val="en-US" w:eastAsia="zh-CN"/>
        </w:rPr>
        <w:t xml:space="preserve">etc. </w:t>
      </w:r>
      <w:r w:rsidR="00556700">
        <w:rPr>
          <w:rFonts w:eastAsia="等线" w:hint="eastAsia"/>
          <w:lang w:val="en-US" w:eastAsia="zh-CN"/>
        </w:rPr>
        <w:t xml:space="preserve">Considering the potential benefits and </w:t>
      </w:r>
      <w:r w:rsidR="00556700" w:rsidRPr="00556700">
        <w:rPr>
          <w:rFonts w:eastAsia="等线"/>
          <w:lang w:val="en-US" w:eastAsia="zh-CN"/>
        </w:rPr>
        <w:t>complexity</w:t>
      </w:r>
      <w:r w:rsidR="00556700">
        <w:rPr>
          <w:rFonts w:eastAsia="等线" w:hint="eastAsia"/>
          <w:lang w:val="en-US" w:eastAsia="zh-CN"/>
        </w:rPr>
        <w:t xml:space="preserve">, we think </w:t>
      </w:r>
      <w:r w:rsidR="008378A1">
        <w:rPr>
          <w:rFonts w:eastAsia="等线" w:hint="eastAsia"/>
          <w:lang w:val="en-US" w:eastAsia="zh-CN"/>
        </w:rPr>
        <w:t xml:space="preserve">SN </w:t>
      </w:r>
      <w:r w:rsidR="008378A1">
        <w:t>Addition</w:t>
      </w:r>
      <w:r w:rsidR="008378A1">
        <w:rPr>
          <w:rFonts w:eastAsia="等线" w:hint="eastAsia"/>
          <w:lang w:val="en-US" w:eastAsia="zh-CN"/>
        </w:rPr>
        <w:t xml:space="preserve"> and </w:t>
      </w:r>
      <w:r w:rsidR="003775F7" w:rsidRPr="003775F7">
        <w:rPr>
          <w:rFonts w:eastAsia="等线"/>
          <w:lang w:val="en-US" w:eastAsia="zh-CN"/>
        </w:rPr>
        <w:t>MN-initiated SN change</w:t>
      </w:r>
      <w:r w:rsidR="008378A1">
        <w:rPr>
          <w:rFonts w:eastAsia="等线" w:hint="eastAsia"/>
          <w:lang w:val="en-US" w:eastAsia="zh-CN"/>
        </w:rPr>
        <w:t xml:space="preserve"> </w:t>
      </w:r>
      <w:r w:rsidR="00927FC4">
        <w:rPr>
          <w:rFonts w:eastAsia="等线" w:hint="eastAsia"/>
          <w:lang w:val="en-US" w:eastAsia="zh-CN"/>
        </w:rPr>
        <w:t xml:space="preserve">should be </w:t>
      </w:r>
      <w:r w:rsidR="00927FC4">
        <w:rPr>
          <w:rFonts w:eastAsia="等线"/>
          <w:lang w:val="en-US" w:eastAsia="zh-CN"/>
        </w:rPr>
        <w:t>considered</w:t>
      </w:r>
      <w:r w:rsidR="00927FC4">
        <w:rPr>
          <w:rFonts w:eastAsia="等线" w:hint="eastAsia"/>
          <w:lang w:val="en-US" w:eastAsia="zh-CN"/>
        </w:rPr>
        <w:t xml:space="preserve"> </w:t>
      </w:r>
      <w:r w:rsidR="00FD73DD">
        <w:rPr>
          <w:rFonts w:eastAsia="等线" w:hint="eastAsia"/>
          <w:lang w:val="en-US" w:eastAsia="zh-CN"/>
        </w:rPr>
        <w:t xml:space="preserve">as the baseline </w:t>
      </w:r>
      <w:r w:rsidR="00927FC4">
        <w:rPr>
          <w:rFonts w:eastAsia="等线" w:hint="eastAsia"/>
          <w:lang w:val="en-US" w:eastAsia="zh-CN"/>
        </w:rPr>
        <w:t xml:space="preserve">in Rel-19 </w:t>
      </w:r>
      <w:r w:rsidR="008378A1" w:rsidRPr="008378A1">
        <w:rPr>
          <w:rFonts w:eastAsia="等线"/>
          <w:lang w:val="en-US" w:eastAsia="zh-CN"/>
        </w:rPr>
        <w:t>Mobility Optimization for NR-DC</w:t>
      </w:r>
      <w:r w:rsidR="00927FC4">
        <w:rPr>
          <w:rFonts w:eastAsia="等线" w:hint="eastAsia"/>
          <w:lang w:val="en-US" w:eastAsia="zh-CN"/>
        </w:rPr>
        <w:t>.</w:t>
      </w:r>
      <w:r w:rsidR="007A42F0">
        <w:rPr>
          <w:rFonts w:eastAsia="等线" w:hint="eastAsia"/>
          <w:lang w:val="en-US" w:eastAsia="zh-CN"/>
        </w:rPr>
        <w:t xml:space="preserve"> </w:t>
      </w:r>
      <w:bookmarkStart w:id="6" w:name="OLE_LINK13"/>
    </w:p>
    <w:bookmarkEnd w:id="6"/>
    <w:p w14:paraId="2A55B941" w14:textId="4A9451D2" w:rsidR="00556700" w:rsidRDefault="003E6572" w:rsidP="00361196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160575">
        <w:rPr>
          <w:rFonts w:eastAsia="等线" w:hint="eastAsia"/>
          <w:b/>
          <w:bCs/>
          <w:lang w:val="en-US" w:eastAsia="zh-CN"/>
        </w:rPr>
        <w:t>1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 w:hint="eastAsia"/>
          <w:b/>
          <w:bCs/>
          <w:lang w:val="en-US" w:eastAsia="zh-CN"/>
        </w:rPr>
        <w:t>RAN3 consider</w:t>
      </w:r>
      <w:r w:rsidR="00C45369">
        <w:rPr>
          <w:rFonts w:eastAsia="等线" w:hint="eastAsia"/>
          <w:b/>
          <w:bCs/>
          <w:lang w:val="en-US" w:eastAsia="zh-CN"/>
        </w:rPr>
        <w:t>s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572086">
        <w:rPr>
          <w:rFonts w:eastAsia="等线" w:hint="eastAsia"/>
          <w:b/>
          <w:bCs/>
          <w:lang w:val="en-US" w:eastAsia="zh-CN"/>
        </w:rPr>
        <w:t xml:space="preserve">the </w:t>
      </w:r>
      <w:r w:rsidR="00572086">
        <w:rPr>
          <w:rFonts w:eastAsia="等线"/>
          <w:b/>
          <w:bCs/>
          <w:lang w:val="en-US" w:eastAsia="zh-CN"/>
        </w:rPr>
        <w:t>following</w:t>
      </w:r>
      <w:r w:rsidR="00572086">
        <w:rPr>
          <w:rFonts w:eastAsia="等线" w:hint="eastAsia"/>
          <w:b/>
          <w:bCs/>
          <w:lang w:val="en-US" w:eastAsia="zh-CN"/>
        </w:rPr>
        <w:t xml:space="preserve"> </w:t>
      </w:r>
      <w:r w:rsidR="00572086" w:rsidRPr="00572086">
        <w:rPr>
          <w:rFonts w:eastAsia="等线"/>
          <w:b/>
          <w:bCs/>
          <w:lang w:val="en-US" w:eastAsia="zh-CN"/>
        </w:rPr>
        <w:t>scenario</w:t>
      </w:r>
      <w:r w:rsidR="00572086">
        <w:rPr>
          <w:rFonts w:eastAsia="等线" w:hint="eastAsia"/>
          <w:b/>
          <w:bCs/>
          <w:lang w:val="en-US" w:eastAsia="zh-CN"/>
        </w:rPr>
        <w:t>s</w:t>
      </w:r>
      <w:r w:rsidRPr="003E6572">
        <w:rPr>
          <w:rFonts w:eastAsia="等线"/>
          <w:b/>
          <w:bCs/>
          <w:lang w:val="en-US" w:eastAsia="zh-CN"/>
        </w:rPr>
        <w:t xml:space="preserve"> </w:t>
      </w:r>
      <w:r w:rsidR="00662E2D">
        <w:rPr>
          <w:rFonts w:eastAsia="等线" w:hint="eastAsia"/>
          <w:b/>
          <w:bCs/>
          <w:lang w:val="en-US" w:eastAsia="zh-CN"/>
        </w:rPr>
        <w:t xml:space="preserve">in </w:t>
      </w:r>
      <w:r w:rsidRPr="003E6572">
        <w:rPr>
          <w:rFonts w:eastAsia="等线"/>
          <w:b/>
          <w:bCs/>
          <w:lang w:val="en-US" w:eastAsia="zh-CN"/>
        </w:rPr>
        <w:t>Rel-19</w:t>
      </w:r>
      <w:r w:rsidR="00160575">
        <w:rPr>
          <w:rFonts w:eastAsia="等线" w:hint="eastAsia"/>
          <w:b/>
          <w:bCs/>
          <w:lang w:val="en-US" w:eastAsia="zh-CN"/>
        </w:rPr>
        <w:t xml:space="preserve"> </w:t>
      </w:r>
      <w:bookmarkStart w:id="7" w:name="_Hlk165213663"/>
      <w:r w:rsidR="00160575" w:rsidRPr="00160575">
        <w:rPr>
          <w:rFonts w:eastAsia="等线"/>
          <w:b/>
          <w:bCs/>
          <w:lang w:val="en-US" w:eastAsia="zh-CN"/>
        </w:rPr>
        <w:t>Mobility Optimization for NR-DC</w:t>
      </w:r>
      <w:bookmarkEnd w:id="7"/>
      <w:r w:rsidRPr="003E6572">
        <w:rPr>
          <w:rFonts w:eastAsia="等线"/>
          <w:b/>
          <w:bCs/>
          <w:lang w:val="en-US" w:eastAsia="zh-CN"/>
        </w:rPr>
        <w:t>.</w:t>
      </w:r>
    </w:p>
    <w:p w14:paraId="76149939" w14:textId="77777777" w:rsidR="00160575" w:rsidRDefault="00160575" w:rsidP="0016057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bookmarkStart w:id="8" w:name="_Hlk173852715"/>
      <w:r w:rsidRPr="00160575">
        <w:rPr>
          <w:rFonts w:eastAsia="等线"/>
          <w:b/>
          <w:bCs/>
          <w:lang w:val="en-US" w:eastAsia="zh-CN"/>
        </w:rPr>
        <w:t>SN Addition</w:t>
      </w:r>
      <w:bookmarkEnd w:id="8"/>
      <w:r w:rsidRPr="00160575">
        <w:rPr>
          <w:rFonts w:eastAsia="等线"/>
          <w:b/>
          <w:bCs/>
          <w:lang w:val="en-US" w:eastAsia="zh-CN"/>
        </w:rPr>
        <w:t xml:space="preserve"> </w:t>
      </w:r>
    </w:p>
    <w:p w14:paraId="0E8C24A7" w14:textId="6F5749A9" w:rsidR="00160575" w:rsidRDefault="003775F7" w:rsidP="0016057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3775F7">
        <w:rPr>
          <w:rFonts w:eastAsia="等线"/>
          <w:b/>
          <w:bCs/>
          <w:lang w:val="en-US" w:eastAsia="zh-CN"/>
        </w:rPr>
        <w:t>MN-initiated SN change</w:t>
      </w:r>
      <w:r w:rsidR="00160575" w:rsidRPr="00160575">
        <w:rPr>
          <w:rFonts w:eastAsia="等线"/>
          <w:b/>
          <w:bCs/>
          <w:lang w:val="en-US" w:eastAsia="zh-CN"/>
        </w:rPr>
        <w:t xml:space="preserve"> </w:t>
      </w:r>
    </w:p>
    <w:p w14:paraId="76DBDA54" w14:textId="560B8826" w:rsidR="00AB33E8" w:rsidRPr="00AB33E8" w:rsidRDefault="00AB33E8" w:rsidP="00AB33E8">
      <w:pPr>
        <w:jc w:val="both"/>
        <w:rPr>
          <w:rFonts w:eastAsia="等线"/>
          <w:lang w:val="en-US" w:eastAsia="zh-CN"/>
        </w:rPr>
      </w:pPr>
      <w:r w:rsidRPr="00AB33E8">
        <w:rPr>
          <w:rFonts w:eastAsia="等线" w:hint="eastAsia"/>
          <w:lang w:val="en-US" w:eastAsia="zh-CN"/>
        </w:rPr>
        <w:t xml:space="preserve">In Rel-18, the UE trajectory prediction and measured UE trajectory collection for </w:t>
      </w:r>
      <w:r w:rsidRPr="00AB33E8">
        <w:rPr>
          <w:rFonts w:eastAsia="等线"/>
          <w:lang w:val="en-US" w:eastAsia="zh-CN"/>
        </w:rPr>
        <w:t>first-hop target NG-RAN node</w:t>
      </w:r>
      <w:r w:rsidRPr="00AB33E8">
        <w:rPr>
          <w:rFonts w:eastAsia="等线" w:hint="eastAsia"/>
          <w:lang w:val="en-US" w:eastAsia="zh-CN"/>
        </w:rPr>
        <w:t xml:space="preserve"> was supported. The complete mechanism was defined, including </w:t>
      </w:r>
      <w:r w:rsidR="00886F5F">
        <w:rPr>
          <w:rFonts w:eastAsia="等线" w:hint="eastAsia"/>
          <w:lang w:val="en-US" w:eastAsia="zh-CN"/>
        </w:rPr>
        <w:t xml:space="preserve">the </w:t>
      </w:r>
      <w:r w:rsidRPr="00AB33E8">
        <w:rPr>
          <w:rFonts w:eastAsia="等线" w:hint="eastAsia"/>
          <w:lang w:val="en-US" w:eastAsia="zh-CN"/>
        </w:rPr>
        <w:t>predicted UE Trajectory</w:t>
      </w:r>
      <w:r w:rsidR="00886F5F">
        <w:rPr>
          <w:rFonts w:eastAsia="等线" w:hint="eastAsia"/>
          <w:lang w:val="en-US" w:eastAsia="zh-CN"/>
        </w:rPr>
        <w:t xml:space="preserve">, the </w:t>
      </w:r>
      <w:r w:rsidRPr="00AB33E8">
        <w:rPr>
          <w:rFonts w:eastAsia="等线" w:hint="eastAsia"/>
          <w:lang w:val="en-US" w:eastAsia="zh-CN"/>
        </w:rPr>
        <w:t>measured UE Trajectory</w:t>
      </w:r>
      <w:r w:rsidR="00886F5F">
        <w:rPr>
          <w:rFonts w:eastAsia="等线" w:hint="eastAsia"/>
          <w:lang w:val="en-US" w:eastAsia="zh-CN"/>
        </w:rPr>
        <w:t xml:space="preserve"> </w:t>
      </w:r>
      <w:r w:rsidR="00886F5F" w:rsidRPr="00AB33E8">
        <w:rPr>
          <w:rFonts w:eastAsia="等线" w:hint="eastAsia"/>
          <w:lang w:val="en-US" w:eastAsia="zh-CN"/>
        </w:rPr>
        <w:t>collection</w:t>
      </w:r>
      <w:r w:rsidR="00886F5F">
        <w:rPr>
          <w:rFonts w:eastAsia="等线" w:hint="eastAsia"/>
          <w:lang w:val="en-US" w:eastAsia="zh-CN"/>
        </w:rPr>
        <w:t xml:space="preserve"> as the feedback</w:t>
      </w:r>
      <w:r w:rsidRPr="00AB33E8">
        <w:rPr>
          <w:rFonts w:eastAsia="等线" w:hint="eastAsia"/>
          <w:lang w:val="en-US" w:eastAsia="zh-CN"/>
        </w:rPr>
        <w:t>,</w:t>
      </w:r>
      <w:r w:rsidR="00886F5F">
        <w:rPr>
          <w:rFonts w:eastAsia="等线" w:hint="eastAsia"/>
          <w:lang w:val="en-US" w:eastAsia="zh-CN"/>
        </w:rPr>
        <w:t xml:space="preserve"> and </w:t>
      </w:r>
      <w:r w:rsidRPr="00AB33E8">
        <w:rPr>
          <w:rFonts w:eastAsia="等线" w:hint="eastAsia"/>
          <w:lang w:val="en-US" w:eastAsia="zh-CN"/>
        </w:rPr>
        <w:t xml:space="preserve">the </w:t>
      </w:r>
      <w:r w:rsidR="00886F5F">
        <w:rPr>
          <w:rFonts w:eastAsia="等线" w:hint="eastAsia"/>
          <w:lang w:val="en-US" w:eastAsia="zh-CN"/>
        </w:rPr>
        <w:t xml:space="preserve">related </w:t>
      </w:r>
      <w:r w:rsidRPr="00AB33E8">
        <w:rPr>
          <w:rFonts w:eastAsia="等线" w:hint="eastAsia"/>
          <w:lang w:val="en-US" w:eastAsia="zh-CN"/>
        </w:rPr>
        <w:t>signaling procedures.</w:t>
      </w:r>
      <w:r w:rsidR="004A7349">
        <w:rPr>
          <w:rFonts w:eastAsia="等线" w:hint="eastAsia"/>
          <w:lang w:val="en-US" w:eastAsia="zh-CN"/>
        </w:rPr>
        <w:t xml:space="preserve"> </w:t>
      </w:r>
    </w:p>
    <w:p w14:paraId="3DBF4578" w14:textId="61601487" w:rsidR="002023AD" w:rsidRDefault="002023AD" w:rsidP="002023AD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1: The complete mechanism of </w:t>
      </w:r>
      <w:bookmarkStart w:id="9" w:name="OLE_LINK2"/>
      <w:r>
        <w:rPr>
          <w:rFonts w:eastAsia="等线" w:hint="eastAsia"/>
          <w:b/>
          <w:bCs/>
          <w:lang w:val="en-US" w:eastAsia="zh-CN"/>
        </w:rPr>
        <w:t>UE Trajectory prediction</w:t>
      </w:r>
      <w:bookmarkEnd w:id="9"/>
      <w:r>
        <w:rPr>
          <w:rFonts w:eastAsia="等线" w:hint="eastAsia"/>
          <w:b/>
          <w:bCs/>
          <w:lang w:val="en-US" w:eastAsia="zh-CN"/>
        </w:rPr>
        <w:t xml:space="preserve">/collection for one hop target NG-RAN node was </w:t>
      </w:r>
      <w:r w:rsidR="00886F5F">
        <w:rPr>
          <w:rFonts w:eastAsia="等线" w:hint="eastAsia"/>
          <w:b/>
          <w:bCs/>
          <w:lang w:val="en-US" w:eastAsia="zh-CN"/>
        </w:rPr>
        <w:t>specified</w:t>
      </w:r>
      <w:r>
        <w:rPr>
          <w:rFonts w:eastAsia="等线" w:hint="eastAsia"/>
          <w:b/>
          <w:bCs/>
          <w:lang w:val="en-US" w:eastAsia="zh-CN"/>
        </w:rPr>
        <w:t xml:space="preserve"> in Rel-18, including</w:t>
      </w:r>
    </w:p>
    <w:p w14:paraId="6DD8F3EB" w14:textId="62FD5634" w:rsidR="002023AD" w:rsidRPr="00886F5F" w:rsidRDefault="00886F5F" w:rsidP="002023A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The</w:t>
      </w:r>
      <w:r w:rsidR="002023AD">
        <w:rPr>
          <w:rFonts w:eastAsia="等线" w:hint="eastAsia"/>
          <w:b/>
          <w:bCs/>
          <w:lang w:val="en-US" w:eastAsia="zh-CN"/>
        </w:rPr>
        <w:t xml:space="preserve"> </w:t>
      </w:r>
      <w:bookmarkStart w:id="10" w:name="OLE_LINK50"/>
      <w:r w:rsidR="002023AD">
        <w:rPr>
          <w:rFonts w:eastAsia="等线" w:hint="eastAsia"/>
          <w:b/>
          <w:bCs/>
          <w:lang w:val="en-US" w:eastAsia="zh-CN"/>
        </w:rPr>
        <w:t>predicted</w:t>
      </w:r>
      <w:bookmarkEnd w:id="10"/>
      <w:r w:rsidR="002023AD">
        <w:rPr>
          <w:rFonts w:eastAsia="等线" w:hint="eastAsia"/>
          <w:b/>
          <w:bCs/>
          <w:lang w:val="en-US" w:eastAsia="zh-CN"/>
        </w:rPr>
        <w:t xml:space="preserve"> UE Trajectory</w:t>
      </w:r>
    </w:p>
    <w:p w14:paraId="76C77035" w14:textId="51CAA5EE" w:rsidR="00886F5F" w:rsidRPr="00BE657E" w:rsidRDefault="00886F5F" w:rsidP="002023A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The measured UE Trajectory </w:t>
      </w:r>
      <w:r w:rsidRPr="00886F5F">
        <w:rPr>
          <w:rFonts w:eastAsia="等线"/>
          <w:b/>
          <w:bCs/>
          <w:lang w:val="en-US" w:eastAsia="zh-CN"/>
        </w:rPr>
        <w:t>collection</w:t>
      </w:r>
      <w:r>
        <w:rPr>
          <w:rFonts w:eastAsia="等线" w:hint="eastAsia"/>
          <w:b/>
          <w:bCs/>
          <w:lang w:val="en-US" w:eastAsia="zh-CN"/>
        </w:rPr>
        <w:t>, including trigger conditions</w:t>
      </w:r>
      <w:r w:rsidRPr="00886F5F">
        <w:rPr>
          <w:rFonts w:eastAsia="等线"/>
          <w:b/>
          <w:bCs/>
          <w:lang w:val="en-US" w:eastAsia="zh-CN"/>
        </w:rPr>
        <w:t xml:space="preserve"> of UE Trajectory Collection</w:t>
      </w:r>
    </w:p>
    <w:p w14:paraId="5894E17F" w14:textId="0B9C11AF" w:rsidR="002023AD" w:rsidRDefault="00886F5F" w:rsidP="002023A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Pr="00886F5F">
        <w:rPr>
          <w:rFonts w:eastAsia="等线"/>
          <w:b/>
          <w:bCs/>
          <w:lang w:val="en-US" w:eastAsia="zh-CN"/>
        </w:rPr>
        <w:t>he related signaling procedures</w:t>
      </w:r>
    </w:p>
    <w:p w14:paraId="0D2952E0" w14:textId="0F47F5ED" w:rsidR="009A3078" w:rsidRDefault="002023AD" w:rsidP="002023AD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lastRenderedPageBreak/>
        <w:t xml:space="preserve">From our point of view, we could consider the normative work of </w:t>
      </w:r>
      <w:r w:rsidRPr="0086609F">
        <w:rPr>
          <w:rFonts w:eastAsia="等线"/>
          <w:lang w:val="en-US" w:eastAsia="zh-CN"/>
        </w:rPr>
        <w:t>Mobility Optimization</w:t>
      </w:r>
      <w:r w:rsidRPr="008E1671">
        <w:rPr>
          <w:rFonts w:eastAsia="等线"/>
          <w:lang w:val="en-US" w:eastAsia="zh-CN"/>
        </w:rPr>
        <w:t xml:space="preserve"> for NR-DC</w:t>
      </w:r>
      <w:r>
        <w:rPr>
          <w:rFonts w:eastAsia="等线" w:hint="eastAsia"/>
          <w:lang w:val="en-US" w:eastAsia="zh-CN"/>
        </w:rPr>
        <w:t xml:space="preserve"> from the above three aspects.</w:t>
      </w:r>
      <w:r w:rsidR="001A717D">
        <w:rPr>
          <w:rFonts w:eastAsia="等线" w:hint="eastAsia"/>
          <w:lang w:val="en-US" w:eastAsia="zh-CN"/>
        </w:rPr>
        <w:t xml:space="preserve"> </w:t>
      </w:r>
      <w:r w:rsidR="001A717D">
        <w:rPr>
          <w:rFonts w:eastAsia="等线"/>
          <w:lang w:val="en-US" w:eastAsia="zh-CN"/>
        </w:rPr>
        <w:t>A</w:t>
      </w:r>
      <w:r w:rsidR="001A717D">
        <w:rPr>
          <w:rFonts w:eastAsia="等线" w:hint="eastAsia"/>
          <w:lang w:val="en-US" w:eastAsia="zh-CN"/>
        </w:rPr>
        <w:t xml:space="preserve">nd we prefer to reuse the </w:t>
      </w:r>
      <w:r w:rsidR="001A717D">
        <w:rPr>
          <w:rFonts w:eastAsia="等线"/>
          <w:lang w:val="en-US" w:eastAsia="zh-CN"/>
        </w:rPr>
        <w:t>existing</w:t>
      </w:r>
      <w:r w:rsidR="001A717D">
        <w:rPr>
          <w:rFonts w:eastAsia="等线" w:hint="eastAsia"/>
          <w:lang w:val="en-US" w:eastAsia="zh-CN"/>
        </w:rPr>
        <w:t xml:space="preserve"> </w:t>
      </w:r>
      <w:r w:rsidR="001A717D">
        <w:rPr>
          <w:rFonts w:eastAsia="等线"/>
          <w:lang w:val="en-US" w:eastAsia="zh-CN"/>
        </w:rPr>
        <w:t>mechanism</w:t>
      </w:r>
      <w:r w:rsidR="001A717D">
        <w:rPr>
          <w:rFonts w:eastAsia="等线" w:hint="eastAsia"/>
          <w:lang w:val="en-US" w:eastAsia="zh-CN"/>
        </w:rPr>
        <w:t xml:space="preserve">s in Rel-18 </w:t>
      </w:r>
      <w:r w:rsidR="001A717D" w:rsidRPr="001A717D">
        <w:rPr>
          <w:rFonts w:eastAsia="等线"/>
          <w:lang w:val="en-US" w:eastAsia="zh-CN"/>
        </w:rPr>
        <w:t>as much as possible</w:t>
      </w:r>
      <w:r w:rsidR="00942EFE">
        <w:rPr>
          <w:rFonts w:eastAsia="等线" w:hint="eastAsia"/>
          <w:lang w:val="en-US" w:eastAsia="zh-CN"/>
        </w:rPr>
        <w:t xml:space="preserve"> and only introduce the </w:t>
      </w:r>
      <w:r w:rsidR="00942EFE">
        <w:rPr>
          <w:rFonts w:eastAsia="等线"/>
          <w:lang w:val="en-US" w:eastAsia="zh-CN"/>
        </w:rPr>
        <w:t>necessary</w:t>
      </w:r>
      <w:r w:rsidR="00942EFE">
        <w:rPr>
          <w:rFonts w:eastAsia="等线" w:hint="eastAsia"/>
          <w:lang w:val="en-US" w:eastAsia="zh-CN"/>
        </w:rPr>
        <w:t xml:space="preserve"> enhancements for </w:t>
      </w:r>
      <w:r w:rsidR="00942EFE" w:rsidRPr="00942EFE">
        <w:rPr>
          <w:rFonts w:eastAsia="等线"/>
          <w:lang w:val="en-US" w:eastAsia="zh-CN"/>
        </w:rPr>
        <w:t>application</w:t>
      </w:r>
      <w:r w:rsidR="00942EFE">
        <w:rPr>
          <w:rFonts w:eastAsia="等线" w:hint="eastAsia"/>
          <w:lang w:val="en-US" w:eastAsia="zh-CN"/>
        </w:rPr>
        <w:t xml:space="preserve"> to NR-DC </w:t>
      </w:r>
      <w:r w:rsidR="00942EFE">
        <w:rPr>
          <w:rFonts w:eastAsia="等线"/>
          <w:lang w:val="en-US" w:eastAsia="zh-CN"/>
        </w:rPr>
        <w:t>scenario</w:t>
      </w:r>
      <w:r w:rsidR="001A717D">
        <w:rPr>
          <w:rFonts w:eastAsia="等线" w:hint="eastAsia"/>
          <w:lang w:val="en-US" w:eastAsia="zh-CN"/>
        </w:rPr>
        <w:t>.</w:t>
      </w:r>
    </w:p>
    <w:p w14:paraId="6FB43F4C" w14:textId="07342A63" w:rsidR="006B1BAD" w:rsidRPr="006B1BAD" w:rsidRDefault="006B1BAD" w:rsidP="002023AD">
      <w:pPr>
        <w:jc w:val="both"/>
        <w:rPr>
          <w:rFonts w:eastAsia="等线" w:hint="eastAsia"/>
          <w:b/>
          <w:bCs/>
          <w:lang w:val="en-US" w:eastAsia="zh-CN"/>
        </w:rPr>
      </w:pPr>
      <w:r w:rsidRPr="006B1BAD">
        <w:rPr>
          <w:rFonts w:eastAsia="等线" w:hint="eastAsia"/>
          <w:b/>
          <w:bCs/>
          <w:lang w:val="en-US" w:eastAsia="zh-CN"/>
        </w:rPr>
        <w:t xml:space="preserve">Proposal 2: </w:t>
      </w:r>
      <w:r>
        <w:rPr>
          <w:rFonts w:eastAsia="等线" w:hint="eastAsia"/>
          <w:b/>
          <w:bCs/>
          <w:lang w:val="en-US" w:eastAsia="zh-CN"/>
        </w:rPr>
        <w:t xml:space="preserve">For </w:t>
      </w:r>
      <w:r w:rsidRPr="006B1BAD">
        <w:rPr>
          <w:rFonts w:eastAsia="等线"/>
          <w:b/>
          <w:bCs/>
          <w:lang w:val="en-US" w:eastAsia="zh-CN"/>
        </w:rPr>
        <w:t>the normative work of AI/ML based Mobility Optimization for NR-DC</w:t>
      </w:r>
      <w:r>
        <w:rPr>
          <w:rFonts w:eastAsia="等线" w:hint="eastAsia"/>
          <w:b/>
          <w:bCs/>
          <w:lang w:val="en-US" w:eastAsia="zh-CN"/>
        </w:rPr>
        <w:t xml:space="preserve">, it is proposed to </w:t>
      </w:r>
      <w:r w:rsidRPr="006B1BAD">
        <w:rPr>
          <w:rFonts w:eastAsia="等线"/>
          <w:b/>
          <w:bCs/>
          <w:lang w:val="en-US" w:eastAsia="zh-CN"/>
        </w:rPr>
        <w:t>reuse the existing mechanisms in Rel-18 as much as possible and only introduce the necessary enhancements for application to NR-DC scenario.</w:t>
      </w:r>
    </w:p>
    <w:p w14:paraId="3FEF85F1" w14:textId="48E3BFCB" w:rsidR="00BE657E" w:rsidRPr="008155A6" w:rsidRDefault="008155A6" w:rsidP="00BD1A85">
      <w:pPr>
        <w:pStyle w:val="20"/>
        <w:spacing w:before="240"/>
        <w:rPr>
          <w:sz w:val="28"/>
          <w:szCs w:val="28"/>
          <w:lang w:val="en-US" w:eastAsia="zh-CN"/>
        </w:rPr>
      </w:pPr>
      <w:bookmarkStart w:id="11" w:name="_Hlk165278987"/>
      <w:r>
        <w:rPr>
          <w:rFonts w:hint="eastAsia"/>
          <w:sz w:val="28"/>
          <w:szCs w:val="28"/>
          <w:lang w:val="en-US" w:eastAsia="zh-CN"/>
        </w:rPr>
        <w:t xml:space="preserve">2.2 </w:t>
      </w:r>
      <w:r w:rsidR="00BE657E" w:rsidRPr="008155A6">
        <w:rPr>
          <w:rFonts w:hint="eastAsia"/>
          <w:sz w:val="28"/>
          <w:szCs w:val="28"/>
          <w:lang w:val="en-US" w:eastAsia="zh-CN"/>
        </w:rPr>
        <w:t>P</w:t>
      </w:r>
      <w:r w:rsidR="00BE657E" w:rsidRPr="008155A6">
        <w:rPr>
          <w:sz w:val="28"/>
          <w:szCs w:val="28"/>
          <w:lang w:val="en-US" w:eastAsia="zh-CN"/>
        </w:rPr>
        <w:t>rediction Information</w:t>
      </w:r>
      <w:bookmarkEnd w:id="11"/>
      <w:r w:rsidR="00BE657E" w:rsidRPr="008155A6">
        <w:rPr>
          <w:sz w:val="28"/>
          <w:szCs w:val="28"/>
          <w:lang w:val="en-US" w:eastAsia="zh-CN"/>
        </w:rPr>
        <w:t xml:space="preserve"> </w:t>
      </w:r>
      <w:r w:rsidR="00BE657E" w:rsidRPr="008155A6">
        <w:rPr>
          <w:rFonts w:hint="eastAsia"/>
          <w:sz w:val="28"/>
          <w:szCs w:val="28"/>
          <w:lang w:val="en-US" w:eastAsia="zh-CN"/>
        </w:rPr>
        <w:t xml:space="preserve">of </w:t>
      </w:r>
      <w:r w:rsidR="00BE657E" w:rsidRPr="008155A6">
        <w:rPr>
          <w:sz w:val="28"/>
          <w:szCs w:val="28"/>
          <w:lang w:val="en-US" w:eastAsia="zh-CN"/>
        </w:rPr>
        <w:t>Mobility Optimization for NR-DC</w:t>
      </w:r>
    </w:p>
    <w:p w14:paraId="69FD15F3" w14:textId="68F0EE0D" w:rsidR="00BE657E" w:rsidRDefault="00EB3520" w:rsidP="00BE657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In the case that AI/ML model </w:t>
      </w:r>
      <w:r>
        <w:rPr>
          <w:rFonts w:eastAsia="等线"/>
          <w:lang w:val="en-US" w:eastAsia="zh-CN"/>
        </w:rPr>
        <w:t>deployed</w:t>
      </w:r>
      <w:r>
        <w:rPr>
          <w:rFonts w:eastAsia="等线" w:hint="eastAsia"/>
          <w:lang w:val="en-US" w:eastAsia="zh-CN"/>
        </w:rPr>
        <w:t xml:space="preserve"> in NG-RAN node has the </w:t>
      </w:r>
      <w:r w:rsidRPr="001F381D">
        <w:rPr>
          <w:rFonts w:eastAsia="等线"/>
          <w:lang w:val="en-US" w:eastAsia="zh-CN"/>
        </w:rPr>
        <w:t>capability</w:t>
      </w:r>
      <w:r>
        <w:rPr>
          <w:rFonts w:eastAsia="等线" w:hint="eastAsia"/>
          <w:lang w:val="en-US" w:eastAsia="zh-CN"/>
        </w:rPr>
        <w:t xml:space="preserve"> to support the mobility prediction in NR-DC and the enough data collection for AI/ML model training is available, we think the mobility prediction in NR-DC can be used as the assistance information by MN for the target SN </w:t>
      </w:r>
      <w:r>
        <w:rPr>
          <w:rFonts w:eastAsia="等线"/>
          <w:lang w:val="en-US" w:eastAsia="zh-CN"/>
        </w:rPr>
        <w:t>decision</w:t>
      </w:r>
      <w:r>
        <w:rPr>
          <w:rFonts w:eastAsia="等线" w:hint="eastAsia"/>
          <w:lang w:val="en-US" w:eastAsia="zh-CN"/>
        </w:rPr>
        <w:t xml:space="preserve"> and by target SN for </w:t>
      </w:r>
      <w:r w:rsidRPr="004B6C56">
        <w:rPr>
          <w:rFonts w:eastAsia="等线"/>
          <w:lang w:val="en-US" w:eastAsia="zh-CN"/>
        </w:rPr>
        <w:t>resource reservation</w:t>
      </w:r>
      <w:r>
        <w:rPr>
          <w:rFonts w:eastAsia="等线" w:hint="eastAsia"/>
          <w:lang w:val="en-US" w:eastAsia="zh-CN"/>
        </w:rPr>
        <w:t>.</w:t>
      </w:r>
      <w:r w:rsidR="00165A71">
        <w:rPr>
          <w:rFonts w:eastAsia="等线" w:hint="eastAsia"/>
          <w:lang w:val="en-US" w:eastAsia="zh-CN"/>
        </w:rPr>
        <w:t xml:space="preserve"> </w:t>
      </w:r>
      <w:r w:rsidR="00DF16EC">
        <w:rPr>
          <w:rFonts w:eastAsia="等线" w:hint="eastAsia"/>
          <w:lang w:val="en-US" w:eastAsia="zh-CN"/>
        </w:rPr>
        <w:t>T</w:t>
      </w:r>
      <w:r w:rsidR="00165A71">
        <w:rPr>
          <w:rFonts w:eastAsia="等线" w:hint="eastAsia"/>
          <w:lang w:val="en-US" w:eastAsia="zh-CN"/>
        </w:rPr>
        <w:t>he following p</w:t>
      </w:r>
      <w:r w:rsidR="00165A71" w:rsidRPr="00432593">
        <w:rPr>
          <w:rFonts w:eastAsia="等线"/>
          <w:lang w:val="en-US" w:eastAsia="zh-CN"/>
        </w:rPr>
        <w:t>rediction</w:t>
      </w:r>
      <w:r w:rsidR="00165A71" w:rsidRPr="00432593">
        <w:rPr>
          <w:rFonts w:eastAsia="等线" w:hint="eastAsia"/>
          <w:lang w:val="en-US" w:eastAsia="zh-CN"/>
        </w:rPr>
        <w:t xml:space="preserve"> </w:t>
      </w:r>
      <w:r w:rsidR="00165A71">
        <w:rPr>
          <w:rFonts w:eastAsia="等线" w:hint="eastAsia"/>
          <w:lang w:val="en-US" w:eastAsia="zh-CN"/>
        </w:rPr>
        <w:t xml:space="preserve">information could be </w:t>
      </w:r>
      <w:r w:rsidR="00DF16EC">
        <w:rPr>
          <w:rFonts w:eastAsia="等线" w:hint="eastAsia"/>
          <w:lang w:val="en-US" w:eastAsia="zh-CN"/>
        </w:rPr>
        <w:t>considered</w:t>
      </w:r>
      <w:r w:rsidR="00165A71">
        <w:rPr>
          <w:rFonts w:eastAsia="等线" w:hint="eastAsia"/>
          <w:lang w:val="en-US" w:eastAsia="zh-CN"/>
        </w:rPr>
        <w:t xml:space="preserve"> for NR-DC </w:t>
      </w:r>
      <w:r w:rsidR="00165A71" w:rsidRPr="00165A71">
        <w:rPr>
          <w:rFonts w:eastAsia="等线"/>
          <w:lang w:val="en-US" w:eastAsia="zh-CN"/>
        </w:rPr>
        <w:t>Mobility Optimization</w:t>
      </w:r>
      <w:r w:rsidR="00165A71">
        <w:rPr>
          <w:rFonts w:eastAsia="等线" w:hint="eastAsia"/>
          <w:lang w:val="en-US" w:eastAsia="zh-CN"/>
        </w:rPr>
        <w:t>:</w:t>
      </w:r>
    </w:p>
    <w:p w14:paraId="044E7872" w14:textId="15E4DC97" w:rsidR="00F24A84" w:rsidRPr="00DA5AB6" w:rsidRDefault="00165A71" w:rsidP="00DA5AB6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 w:rsidRPr="00B87F40">
        <w:rPr>
          <w:rFonts w:eastAsia="等线" w:hint="eastAsia"/>
          <w:lang w:val="en-US" w:eastAsia="zh-CN"/>
        </w:rPr>
        <w:t>T</w:t>
      </w:r>
      <w:bookmarkStart w:id="12" w:name="OLE_LINK18"/>
      <w:r w:rsidRPr="00B87F40">
        <w:rPr>
          <w:rFonts w:eastAsia="等线" w:hint="eastAsia"/>
          <w:lang w:val="en-US" w:eastAsia="zh-CN"/>
        </w:rPr>
        <w:t xml:space="preserve">he </w:t>
      </w:r>
      <w:r w:rsidR="00F24A84" w:rsidRPr="00B87F40">
        <w:rPr>
          <w:rFonts w:eastAsia="等线" w:hint="eastAsia"/>
          <w:lang w:val="en-US" w:eastAsia="zh-CN"/>
        </w:rPr>
        <w:t xml:space="preserve">predicted </w:t>
      </w:r>
      <w:r w:rsidR="00DF16EC">
        <w:rPr>
          <w:rFonts w:eastAsia="等线" w:hint="eastAsia"/>
          <w:lang w:val="en-US" w:eastAsia="zh-CN"/>
        </w:rPr>
        <w:t xml:space="preserve">target </w:t>
      </w:r>
      <w:r w:rsidR="00427702" w:rsidRPr="00B87F40">
        <w:rPr>
          <w:rFonts w:eastAsia="等线" w:hint="eastAsia"/>
          <w:lang w:val="en-US" w:eastAsia="zh-CN"/>
        </w:rPr>
        <w:t>PSCell</w:t>
      </w:r>
      <w:r w:rsidR="00DF16EC">
        <w:rPr>
          <w:rFonts w:eastAsia="等线" w:hint="eastAsia"/>
          <w:lang w:val="en-US" w:eastAsia="zh-CN"/>
        </w:rPr>
        <w:t>(s)</w:t>
      </w:r>
      <w:r w:rsidR="00052901">
        <w:rPr>
          <w:rFonts w:eastAsia="等线" w:hint="eastAsia"/>
          <w:lang w:val="en-US" w:eastAsia="zh-CN"/>
        </w:rPr>
        <w:t xml:space="preserve"> </w:t>
      </w:r>
      <w:r w:rsidR="00F17356">
        <w:rPr>
          <w:rFonts w:eastAsia="等线" w:hint="eastAsia"/>
          <w:lang w:val="en-US" w:eastAsia="zh-CN"/>
        </w:rPr>
        <w:t xml:space="preserve">within the </w:t>
      </w:r>
      <w:r w:rsidR="00F17356">
        <w:rPr>
          <w:rFonts w:eastAsia="等线"/>
          <w:lang w:val="en-US" w:eastAsia="zh-CN"/>
        </w:rPr>
        <w:t>target</w:t>
      </w:r>
      <w:r w:rsidR="00F17356">
        <w:rPr>
          <w:rFonts w:eastAsia="等线" w:hint="eastAsia"/>
          <w:lang w:val="en-US" w:eastAsia="zh-CN"/>
        </w:rPr>
        <w:t xml:space="preserve"> SN </w:t>
      </w:r>
      <w:r w:rsidR="00052901">
        <w:rPr>
          <w:rFonts w:eastAsia="等线" w:hint="eastAsia"/>
          <w:lang w:val="en-US" w:eastAsia="zh-CN"/>
        </w:rPr>
        <w:t>could be</w:t>
      </w:r>
      <w:r w:rsidR="00DF16EC" w:rsidRPr="00DF16EC">
        <w:rPr>
          <w:rFonts w:eastAsia="等线"/>
          <w:lang w:val="en-US" w:eastAsia="zh-CN"/>
        </w:rPr>
        <w:t xml:space="preserve"> helpful for MN to select the target </w:t>
      </w:r>
      <w:r w:rsidR="00F1001A">
        <w:rPr>
          <w:rFonts w:eastAsia="等线" w:hint="eastAsia"/>
          <w:lang w:val="en-US" w:eastAsia="zh-CN"/>
        </w:rPr>
        <w:t>PSCell</w:t>
      </w:r>
      <w:r w:rsidR="00DF16EC">
        <w:rPr>
          <w:rFonts w:eastAsia="等线" w:hint="eastAsia"/>
          <w:lang w:val="en-US" w:eastAsia="zh-CN"/>
        </w:rPr>
        <w:t>(s)</w:t>
      </w:r>
      <w:r w:rsidR="00E76863">
        <w:rPr>
          <w:rFonts w:eastAsia="等线" w:hint="eastAsia"/>
          <w:lang w:val="en-US" w:eastAsia="zh-CN"/>
        </w:rPr>
        <w:t xml:space="preserve">. </w:t>
      </w:r>
      <w:r w:rsidR="00D62396">
        <w:rPr>
          <w:rFonts w:eastAsia="等线" w:hint="eastAsia"/>
          <w:lang w:val="en-US" w:eastAsia="zh-CN"/>
        </w:rPr>
        <w:t xml:space="preserve">In Rel-18, </w:t>
      </w:r>
      <w:r w:rsidR="0036210F" w:rsidRPr="0036210F">
        <w:rPr>
          <w:rFonts w:eastAsia="等线"/>
          <w:lang w:val="en-US" w:eastAsia="zh-CN"/>
        </w:rPr>
        <w:t xml:space="preserve">a list of cells </w:t>
      </w:r>
      <w:r w:rsidR="0036210F">
        <w:rPr>
          <w:rFonts w:eastAsia="等线" w:hint="eastAsia"/>
          <w:lang w:val="en-US" w:eastAsia="zh-CN"/>
        </w:rPr>
        <w:t xml:space="preserve">is provided in </w:t>
      </w:r>
      <w:r w:rsidR="0036210F" w:rsidRPr="0036210F">
        <w:rPr>
          <w:rFonts w:eastAsia="等线"/>
          <w:lang w:val="en-US" w:eastAsia="zh-CN"/>
        </w:rPr>
        <w:t>UE Trajectory prediction</w:t>
      </w:r>
      <w:r w:rsidR="0036210F">
        <w:rPr>
          <w:rFonts w:eastAsia="等线" w:hint="eastAsia"/>
          <w:lang w:val="en-US" w:eastAsia="zh-CN"/>
        </w:rPr>
        <w:t xml:space="preserve"> which </w:t>
      </w:r>
      <w:r w:rsidR="0036210F" w:rsidRPr="0036210F">
        <w:rPr>
          <w:rFonts w:eastAsia="等线"/>
          <w:lang w:val="en-US" w:eastAsia="zh-CN"/>
        </w:rPr>
        <w:t>is only limited to the next one hop target NGRAN node</w:t>
      </w:r>
      <w:r w:rsidR="00AF650B">
        <w:rPr>
          <w:rFonts w:eastAsia="等线" w:hint="eastAsia"/>
          <w:lang w:val="en-US" w:eastAsia="zh-CN"/>
        </w:rPr>
        <w:t xml:space="preserve">. </w:t>
      </w:r>
      <w:r w:rsidR="007A11E6">
        <w:rPr>
          <w:rFonts w:eastAsia="等线"/>
          <w:lang w:val="en-US" w:eastAsia="zh-CN"/>
        </w:rPr>
        <w:t>T</w:t>
      </w:r>
      <w:r w:rsidR="007A11E6">
        <w:rPr>
          <w:rFonts w:eastAsia="等线" w:hint="eastAsia"/>
          <w:lang w:val="en-US" w:eastAsia="zh-CN"/>
        </w:rPr>
        <w:t xml:space="preserve">herefore, the </w:t>
      </w:r>
      <w:r w:rsidR="007A11E6" w:rsidRPr="00B87F40">
        <w:rPr>
          <w:rFonts w:eastAsia="等线" w:hint="eastAsia"/>
          <w:lang w:val="en-US" w:eastAsia="zh-CN"/>
        </w:rPr>
        <w:t xml:space="preserve">predicted </w:t>
      </w:r>
      <w:r w:rsidR="007A11E6">
        <w:rPr>
          <w:rFonts w:eastAsia="等线" w:hint="eastAsia"/>
          <w:lang w:val="en-US" w:eastAsia="zh-CN"/>
        </w:rPr>
        <w:t xml:space="preserve">target </w:t>
      </w:r>
      <w:r w:rsidR="007A11E6" w:rsidRPr="00B87F40">
        <w:rPr>
          <w:rFonts w:eastAsia="等线" w:hint="eastAsia"/>
          <w:lang w:val="en-US" w:eastAsia="zh-CN"/>
        </w:rPr>
        <w:t>PSCell</w:t>
      </w:r>
      <w:r w:rsidR="007A11E6">
        <w:rPr>
          <w:rFonts w:eastAsia="等线" w:hint="eastAsia"/>
          <w:lang w:val="en-US" w:eastAsia="zh-CN"/>
        </w:rPr>
        <w:t xml:space="preserve">(s) </w:t>
      </w:r>
      <w:r w:rsidR="00DA5AB6">
        <w:rPr>
          <w:rFonts w:eastAsia="等线" w:hint="eastAsia"/>
          <w:lang w:val="en-US" w:eastAsia="zh-CN"/>
        </w:rPr>
        <w:t xml:space="preserve">could be </w:t>
      </w:r>
      <w:r w:rsidR="00DA5AB6" w:rsidRPr="0036210F">
        <w:rPr>
          <w:rFonts w:eastAsia="等线"/>
          <w:lang w:val="en-US" w:eastAsia="zh-CN"/>
        </w:rPr>
        <w:t>limited to</w:t>
      </w:r>
      <w:r w:rsidR="00DA5AB6">
        <w:rPr>
          <w:rFonts w:eastAsia="等线" w:hint="eastAsia"/>
          <w:lang w:val="en-US" w:eastAsia="zh-CN"/>
        </w:rPr>
        <w:t xml:space="preserve"> the </w:t>
      </w:r>
      <w:r w:rsidR="00DA5AB6">
        <w:rPr>
          <w:rFonts w:eastAsia="等线"/>
          <w:lang w:val="en-US" w:eastAsia="zh-CN"/>
        </w:rPr>
        <w:t>target</w:t>
      </w:r>
      <w:r w:rsidR="00DA5AB6">
        <w:rPr>
          <w:rFonts w:eastAsia="等线" w:hint="eastAsia"/>
          <w:lang w:val="en-US" w:eastAsia="zh-CN"/>
        </w:rPr>
        <w:t xml:space="preserve"> SN</w:t>
      </w:r>
      <w:r w:rsidR="00F60DB8">
        <w:rPr>
          <w:rFonts w:eastAsia="等线" w:hint="eastAsia"/>
          <w:lang w:val="en-US" w:eastAsia="zh-CN"/>
        </w:rPr>
        <w:t xml:space="preserve"> </w:t>
      </w:r>
      <w:r w:rsidR="00F80CF1">
        <w:rPr>
          <w:rFonts w:eastAsia="等线" w:hint="eastAsia"/>
          <w:lang w:val="en-US" w:eastAsia="zh-CN"/>
        </w:rPr>
        <w:t>for NR-DC</w:t>
      </w:r>
      <w:r w:rsidR="00DA5AB6">
        <w:rPr>
          <w:rFonts w:eastAsia="等线" w:hint="eastAsia"/>
          <w:lang w:val="en-US" w:eastAsia="zh-CN"/>
        </w:rPr>
        <w:t xml:space="preserve">. </w:t>
      </w:r>
    </w:p>
    <w:p w14:paraId="396241E1" w14:textId="12700B6F" w:rsidR="00E162A6" w:rsidRDefault="00E162A6" w:rsidP="00B87F4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</w:t>
      </w:r>
      <w:r w:rsidR="009145E7" w:rsidRPr="00D0771A">
        <w:rPr>
          <w:rFonts w:eastAsia="等线" w:hint="eastAsia"/>
          <w:lang w:val="en-US" w:eastAsia="zh-CN"/>
        </w:rPr>
        <w:t xml:space="preserve">he </w:t>
      </w:r>
      <w:r w:rsidR="00BF321D" w:rsidRPr="00B87F40">
        <w:rPr>
          <w:rFonts w:eastAsia="等线" w:hint="eastAsia"/>
          <w:lang w:val="en-US" w:eastAsia="zh-CN"/>
        </w:rPr>
        <w:t>predicted</w:t>
      </w:r>
      <w:r w:rsidR="00BF321D" w:rsidRPr="00D0771A">
        <w:rPr>
          <w:rFonts w:eastAsia="等线"/>
          <w:lang w:val="en-US" w:eastAsia="zh-CN"/>
        </w:rPr>
        <w:t xml:space="preserve"> </w:t>
      </w:r>
      <w:r w:rsidR="009145E7" w:rsidRPr="00D0771A">
        <w:rPr>
          <w:rFonts w:eastAsia="等线"/>
          <w:lang w:val="en-US" w:eastAsia="zh-CN"/>
        </w:rPr>
        <w:t>time</w:t>
      </w:r>
      <w:r w:rsidR="009145E7">
        <w:rPr>
          <w:rFonts w:eastAsia="等线" w:hint="eastAsia"/>
          <w:lang w:val="en-US" w:eastAsia="zh-CN"/>
        </w:rPr>
        <w:t xml:space="preserve"> </w:t>
      </w:r>
      <w:r w:rsidR="009145E7" w:rsidRPr="00D0771A">
        <w:rPr>
          <w:rFonts w:eastAsia="等线" w:hint="eastAsia"/>
          <w:lang w:val="en-US" w:eastAsia="zh-CN"/>
        </w:rPr>
        <w:t>duration</w:t>
      </w:r>
      <w:r w:rsidR="009145E7">
        <w:rPr>
          <w:rFonts w:eastAsia="等线" w:hint="eastAsia"/>
          <w:lang w:val="en-US" w:eastAsia="zh-CN"/>
        </w:rPr>
        <w:t xml:space="preserve"> of</w:t>
      </w:r>
      <w:r w:rsidR="00D833E9">
        <w:rPr>
          <w:rFonts w:eastAsia="等线" w:hint="eastAsia"/>
          <w:lang w:val="en-US" w:eastAsia="zh-CN"/>
        </w:rPr>
        <w:t xml:space="preserve"> </w:t>
      </w:r>
      <w:r w:rsidR="009145E7">
        <w:rPr>
          <w:rFonts w:eastAsia="等线" w:hint="eastAsia"/>
          <w:lang w:val="en-US" w:eastAsia="zh-CN"/>
        </w:rPr>
        <w:t xml:space="preserve">connectivity with </w:t>
      </w:r>
      <w:r w:rsidR="009145E7" w:rsidRPr="00E162A6">
        <w:rPr>
          <w:rFonts w:eastAsia="等线"/>
          <w:lang w:val="en-US" w:eastAsia="zh-CN"/>
        </w:rPr>
        <w:t>the</w:t>
      </w:r>
      <w:r w:rsidR="00052901">
        <w:rPr>
          <w:rFonts w:eastAsia="等线" w:hint="eastAsia"/>
          <w:lang w:val="en-US" w:eastAsia="zh-CN"/>
        </w:rPr>
        <w:t xml:space="preserve"> </w:t>
      </w:r>
      <w:r w:rsidR="00BF321D" w:rsidRPr="00B87F40">
        <w:rPr>
          <w:rFonts w:eastAsia="等线" w:hint="eastAsia"/>
          <w:lang w:val="en-US" w:eastAsia="zh-CN"/>
        </w:rPr>
        <w:t>predicted</w:t>
      </w:r>
      <w:r w:rsidR="00BF321D">
        <w:rPr>
          <w:rFonts w:eastAsia="等线" w:hint="eastAsia"/>
          <w:lang w:val="en-US" w:eastAsia="zh-CN"/>
        </w:rPr>
        <w:t xml:space="preserve"> </w:t>
      </w:r>
      <w:r w:rsidR="00C53100">
        <w:rPr>
          <w:rFonts w:eastAsia="等线" w:hint="eastAsia"/>
          <w:lang w:val="en-US" w:eastAsia="zh-CN"/>
        </w:rPr>
        <w:t xml:space="preserve">target </w:t>
      </w:r>
      <w:r w:rsidR="00C53100" w:rsidRPr="00B87F40">
        <w:rPr>
          <w:rFonts w:eastAsia="等线" w:hint="eastAsia"/>
          <w:lang w:val="en-US" w:eastAsia="zh-CN"/>
        </w:rPr>
        <w:t>PSCell</w:t>
      </w:r>
      <w:r w:rsidR="00C53100">
        <w:rPr>
          <w:rFonts w:eastAsia="等线" w:hint="eastAsia"/>
          <w:lang w:val="en-US" w:eastAsia="zh-CN"/>
        </w:rPr>
        <w:t>(s)</w:t>
      </w:r>
      <w:r w:rsidR="00052901">
        <w:rPr>
          <w:rFonts w:eastAsia="等线" w:hint="eastAsia"/>
          <w:lang w:val="en-US" w:eastAsia="zh-CN"/>
        </w:rPr>
        <w:t xml:space="preserve"> could help MN to decide whether to set up the </w:t>
      </w:r>
      <w:r w:rsidR="00052901" w:rsidRPr="00B87F40">
        <w:rPr>
          <w:rFonts w:eastAsia="等线" w:hint="eastAsia"/>
          <w:lang w:val="en-US" w:eastAsia="zh-CN"/>
        </w:rPr>
        <w:t>dual-connectivity</w:t>
      </w:r>
      <w:r w:rsidR="00052901">
        <w:rPr>
          <w:rFonts w:eastAsia="等线" w:hint="eastAsia"/>
          <w:lang w:val="en-US" w:eastAsia="zh-CN"/>
        </w:rPr>
        <w:t xml:space="preserve"> for UE or help the target SN to </w:t>
      </w:r>
      <w:r w:rsidR="00052901" w:rsidRPr="00E8530C">
        <w:rPr>
          <w:rFonts w:eastAsia="等线" w:hint="eastAsia"/>
          <w:lang w:val="en-US" w:eastAsia="zh-CN"/>
        </w:rPr>
        <w:t>decide</w:t>
      </w:r>
      <w:r w:rsidR="00052901">
        <w:rPr>
          <w:rFonts w:eastAsia="等线"/>
          <w:lang w:val="en-US" w:eastAsia="zh-CN"/>
        </w:rPr>
        <w:t xml:space="preserve"> </w:t>
      </w:r>
      <w:r w:rsidR="00052901" w:rsidRPr="00453777">
        <w:rPr>
          <w:rFonts w:eastAsia="等线"/>
          <w:lang w:val="en-US" w:eastAsia="zh-CN"/>
        </w:rPr>
        <w:t>the proper resource</w:t>
      </w:r>
      <w:r w:rsidR="00052901">
        <w:rPr>
          <w:rFonts w:eastAsia="等线" w:hint="eastAsia"/>
          <w:lang w:val="en-US" w:eastAsia="zh-CN"/>
        </w:rPr>
        <w:t xml:space="preserve"> </w:t>
      </w:r>
      <w:r w:rsidR="00052901" w:rsidRPr="003D1D9E">
        <w:rPr>
          <w:rFonts w:eastAsia="等线"/>
          <w:lang w:val="en-US" w:eastAsia="zh-CN"/>
        </w:rPr>
        <w:t>allocation</w:t>
      </w:r>
      <w:r w:rsidR="00052901" w:rsidRPr="00453777">
        <w:rPr>
          <w:rFonts w:eastAsia="等线"/>
          <w:lang w:val="en-US" w:eastAsia="zh-CN"/>
        </w:rPr>
        <w:t xml:space="preserve"> </w:t>
      </w:r>
      <w:r w:rsidR="00052901">
        <w:rPr>
          <w:rFonts w:eastAsia="等线" w:hint="eastAsia"/>
          <w:lang w:val="en-US" w:eastAsia="zh-CN"/>
        </w:rPr>
        <w:t>for UE.</w:t>
      </w:r>
      <w:r w:rsidR="00F0634A">
        <w:rPr>
          <w:rFonts w:eastAsia="等线" w:hint="eastAsia"/>
          <w:lang w:val="en-US" w:eastAsia="zh-CN"/>
        </w:rPr>
        <w:t xml:space="preserve"> </w:t>
      </w:r>
      <w:r w:rsidR="00F0634A">
        <w:rPr>
          <w:rFonts w:eastAsia="等线" w:hint="eastAsia"/>
          <w:lang w:val="en-US" w:eastAsia="zh-CN"/>
        </w:rPr>
        <w:t>In Rel-18,</w:t>
      </w:r>
      <w:r w:rsidR="00F0634A">
        <w:rPr>
          <w:rFonts w:eastAsia="等线" w:hint="eastAsia"/>
          <w:lang w:val="en-US" w:eastAsia="zh-CN"/>
        </w:rPr>
        <w:t xml:space="preserve"> t</w:t>
      </w:r>
      <w:r w:rsidR="00F0634A" w:rsidRPr="00F0634A">
        <w:rPr>
          <w:rFonts w:eastAsia="等线"/>
          <w:lang w:val="en-US" w:eastAsia="zh-CN"/>
        </w:rPr>
        <w:t xml:space="preserve">he presence of predicted time UE stays in cell </w:t>
      </w:r>
      <w:r w:rsidR="00FB2A1D">
        <w:rPr>
          <w:rFonts w:eastAsia="等线" w:hint="eastAsia"/>
          <w:lang w:val="en-US" w:eastAsia="zh-CN"/>
        </w:rPr>
        <w:t>is</w:t>
      </w:r>
      <w:r w:rsidR="00F0634A" w:rsidRPr="00F0634A">
        <w:rPr>
          <w:rFonts w:eastAsia="等线"/>
          <w:lang w:val="en-US" w:eastAsia="zh-CN"/>
        </w:rPr>
        <w:t xml:space="preserve"> optional</w:t>
      </w:r>
      <w:r w:rsidR="008C3C25">
        <w:rPr>
          <w:rFonts w:eastAsia="等线" w:hint="eastAsia"/>
          <w:lang w:val="en-US" w:eastAsia="zh-CN"/>
        </w:rPr>
        <w:t xml:space="preserve"> </w:t>
      </w:r>
      <w:r w:rsidR="008C3C25">
        <w:rPr>
          <w:rFonts w:eastAsia="等线" w:hint="eastAsia"/>
          <w:lang w:val="en-US" w:eastAsia="zh-CN"/>
        </w:rPr>
        <w:t xml:space="preserve">in </w:t>
      </w:r>
      <w:r w:rsidR="008C3C25" w:rsidRPr="0036210F">
        <w:rPr>
          <w:rFonts w:eastAsia="等线"/>
          <w:lang w:val="en-US" w:eastAsia="zh-CN"/>
        </w:rPr>
        <w:t>UE Trajectory prediction</w:t>
      </w:r>
      <w:r w:rsidR="00F0634A" w:rsidRPr="00F0634A">
        <w:rPr>
          <w:rFonts w:eastAsia="等线"/>
          <w:lang w:val="en-US" w:eastAsia="zh-CN"/>
        </w:rPr>
        <w:t>.</w:t>
      </w:r>
      <w:r w:rsidR="007E5DD2">
        <w:rPr>
          <w:rFonts w:eastAsia="等线" w:hint="eastAsia"/>
          <w:lang w:val="en-US" w:eastAsia="zh-CN"/>
        </w:rPr>
        <w:t xml:space="preserve"> So the </w:t>
      </w:r>
      <w:r w:rsidR="007E5DD2" w:rsidRPr="00B87F40">
        <w:rPr>
          <w:rFonts w:eastAsia="等线" w:hint="eastAsia"/>
          <w:lang w:val="en-US" w:eastAsia="zh-CN"/>
        </w:rPr>
        <w:t>predicted</w:t>
      </w:r>
      <w:r w:rsidR="007E5DD2" w:rsidRPr="00D0771A">
        <w:rPr>
          <w:rFonts w:eastAsia="等线"/>
          <w:lang w:val="en-US" w:eastAsia="zh-CN"/>
        </w:rPr>
        <w:t xml:space="preserve"> time</w:t>
      </w:r>
      <w:r w:rsidR="007E5DD2">
        <w:rPr>
          <w:rFonts w:eastAsia="等线" w:hint="eastAsia"/>
          <w:lang w:val="en-US" w:eastAsia="zh-CN"/>
        </w:rPr>
        <w:t xml:space="preserve"> </w:t>
      </w:r>
      <w:r w:rsidR="007E5DD2" w:rsidRPr="00D0771A">
        <w:rPr>
          <w:rFonts w:eastAsia="等线" w:hint="eastAsia"/>
          <w:lang w:val="en-US" w:eastAsia="zh-CN"/>
        </w:rPr>
        <w:t>duration</w:t>
      </w:r>
      <w:r w:rsidR="007E5DD2">
        <w:rPr>
          <w:rFonts w:eastAsia="等线" w:hint="eastAsia"/>
          <w:lang w:val="en-US" w:eastAsia="zh-CN"/>
        </w:rPr>
        <w:t xml:space="preserve"> of connectivity with </w:t>
      </w:r>
      <w:r w:rsidR="007E5DD2" w:rsidRPr="00E162A6">
        <w:rPr>
          <w:rFonts w:eastAsia="等线"/>
          <w:lang w:val="en-US" w:eastAsia="zh-CN"/>
        </w:rPr>
        <w:t>the</w:t>
      </w:r>
      <w:r w:rsidR="007E5DD2">
        <w:rPr>
          <w:rFonts w:eastAsia="等线" w:hint="eastAsia"/>
          <w:lang w:val="en-US" w:eastAsia="zh-CN"/>
        </w:rPr>
        <w:t xml:space="preserve"> target </w:t>
      </w:r>
      <w:r w:rsidR="007E5DD2" w:rsidRPr="00B87F40">
        <w:rPr>
          <w:rFonts w:eastAsia="等线" w:hint="eastAsia"/>
          <w:lang w:val="en-US" w:eastAsia="zh-CN"/>
        </w:rPr>
        <w:t>PSCell</w:t>
      </w:r>
      <w:r w:rsidR="007E5DD2">
        <w:rPr>
          <w:rFonts w:eastAsia="等线" w:hint="eastAsia"/>
          <w:lang w:val="en-US" w:eastAsia="zh-CN"/>
        </w:rPr>
        <w:t>(s)</w:t>
      </w:r>
      <w:r w:rsidR="007E5DD2">
        <w:rPr>
          <w:rFonts w:eastAsia="等线" w:hint="eastAsia"/>
          <w:lang w:val="en-US" w:eastAsia="zh-CN"/>
        </w:rPr>
        <w:t xml:space="preserve"> could also be optional for NR-DC.</w:t>
      </w:r>
    </w:p>
    <w:bookmarkEnd w:id="12"/>
    <w:p w14:paraId="4E16D1F2" w14:textId="2A8EC8DF" w:rsidR="00165A71" w:rsidRPr="00165A71" w:rsidRDefault="003F453C" w:rsidP="00BE657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</w:t>
      </w:r>
      <w:r w:rsidR="00FB48C9">
        <w:rPr>
          <w:rFonts w:eastAsia="等线" w:hint="eastAsia"/>
          <w:b/>
          <w:bCs/>
          <w:lang w:val="en-US" w:eastAsia="zh-CN"/>
        </w:rPr>
        <w:t>2</w:t>
      </w:r>
      <w:r>
        <w:rPr>
          <w:rFonts w:eastAsia="等线" w:hint="eastAsia"/>
          <w:b/>
          <w:bCs/>
          <w:lang w:val="en-US" w:eastAsia="zh-CN"/>
        </w:rPr>
        <w:t>:</w:t>
      </w:r>
      <w:r w:rsidR="00123A43">
        <w:rPr>
          <w:rFonts w:eastAsia="等线" w:hint="eastAsia"/>
          <w:b/>
          <w:bCs/>
          <w:lang w:val="en-US" w:eastAsia="zh-CN"/>
        </w:rPr>
        <w:t xml:space="preserve"> </w:t>
      </w:r>
      <w:r w:rsidR="00C53100" w:rsidRPr="00C53100">
        <w:rPr>
          <w:rFonts w:eastAsia="等线"/>
          <w:b/>
          <w:bCs/>
          <w:lang w:val="en-US" w:eastAsia="zh-CN"/>
        </w:rPr>
        <w:t>The predicted target PSCell(s) within the target SN could be helpful for MN to select the target PSCell(s)</w:t>
      </w:r>
      <w:r w:rsidR="00213F7E">
        <w:rPr>
          <w:rFonts w:eastAsia="等线" w:hint="eastAsia"/>
          <w:b/>
          <w:bCs/>
          <w:lang w:val="en-US" w:eastAsia="zh-CN"/>
        </w:rPr>
        <w:t>.</w:t>
      </w:r>
    </w:p>
    <w:p w14:paraId="03519788" w14:textId="6289FEE1" w:rsidR="00EB25D6" w:rsidRDefault="00EB25D6" w:rsidP="00BE657E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</w:t>
      </w:r>
      <w:r w:rsidR="00FB48C9">
        <w:rPr>
          <w:rFonts w:eastAsia="等线" w:hint="eastAsia"/>
          <w:b/>
          <w:bCs/>
          <w:lang w:val="en-US" w:eastAsia="zh-CN"/>
        </w:rPr>
        <w:t>3</w:t>
      </w:r>
      <w:r>
        <w:rPr>
          <w:rFonts w:eastAsia="等线" w:hint="eastAsia"/>
          <w:b/>
          <w:bCs/>
          <w:lang w:val="en-US" w:eastAsia="zh-CN"/>
        </w:rPr>
        <w:t>:</w:t>
      </w:r>
      <w:r w:rsidR="00BF321D">
        <w:rPr>
          <w:rFonts w:eastAsia="等线" w:hint="eastAsia"/>
          <w:b/>
          <w:bCs/>
          <w:lang w:val="en-US" w:eastAsia="zh-CN"/>
        </w:rPr>
        <w:t xml:space="preserve"> </w:t>
      </w:r>
      <w:r w:rsidR="00BF321D" w:rsidRPr="00BF321D">
        <w:rPr>
          <w:rFonts w:eastAsia="等线"/>
          <w:b/>
          <w:bCs/>
          <w:lang w:val="en-US" w:eastAsia="zh-CN"/>
        </w:rPr>
        <w:t>The predicted time duration of</w:t>
      </w:r>
      <w:r w:rsidR="00D833E9">
        <w:rPr>
          <w:rFonts w:eastAsia="等线" w:hint="eastAsia"/>
          <w:b/>
          <w:bCs/>
          <w:lang w:val="en-US" w:eastAsia="zh-CN"/>
        </w:rPr>
        <w:t xml:space="preserve"> </w:t>
      </w:r>
      <w:r w:rsidR="00BF321D" w:rsidRPr="00BF321D">
        <w:rPr>
          <w:rFonts w:eastAsia="等线"/>
          <w:b/>
          <w:bCs/>
          <w:lang w:val="en-US" w:eastAsia="zh-CN"/>
        </w:rPr>
        <w:t>connectivity with the predicted target PSCell(s) could help MN to decide whether to set up the dual-connectivity for UE or help the target SN to decide the proper resource allocation for UE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744E1269" w14:textId="566F9A38" w:rsidR="00165A71" w:rsidRDefault="00213F7E" w:rsidP="00BE657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Therefore, we have the proposal as below.</w:t>
      </w:r>
    </w:p>
    <w:p w14:paraId="40A1D0E5" w14:textId="08A3640D" w:rsidR="00C33F9E" w:rsidRDefault="00EB3520" w:rsidP="005F576C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D833E9">
        <w:rPr>
          <w:rFonts w:eastAsia="等线" w:hint="eastAsia"/>
          <w:b/>
          <w:bCs/>
          <w:lang w:val="en-US" w:eastAsia="zh-CN"/>
        </w:rPr>
        <w:t>3</w:t>
      </w:r>
      <w:r w:rsidRPr="00EF18CE">
        <w:rPr>
          <w:rFonts w:eastAsia="等线" w:hint="eastAsia"/>
          <w:b/>
          <w:bCs/>
          <w:lang w:val="en-US" w:eastAsia="zh-CN"/>
        </w:rPr>
        <w:t xml:space="preserve">: </w:t>
      </w:r>
      <w:r w:rsidR="00C33F9E">
        <w:rPr>
          <w:rFonts w:eastAsia="等线" w:hint="eastAsia"/>
          <w:b/>
          <w:bCs/>
          <w:lang w:val="en-US" w:eastAsia="zh-CN"/>
        </w:rPr>
        <w:t xml:space="preserve">RAN3 to discuss </w:t>
      </w:r>
      <w:r w:rsidR="005F576C">
        <w:rPr>
          <w:rFonts w:eastAsia="等线" w:hint="eastAsia"/>
          <w:b/>
          <w:bCs/>
          <w:lang w:val="en-US" w:eastAsia="zh-CN"/>
        </w:rPr>
        <w:t>the p</w:t>
      </w:r>
      <w:r w:rsidR="005F576C" w:rsidRPr="005F576C">
        <w:rPr>
          <w:rFonts w:eastAsia="等线"/>
          <w:b/>
          <w:bCs/>
          <w:lang w:val="en-US" w:eastAsia="zh-CN"/>
        </w:rPr>
        <w:t xml:space="preserve">rediction </w:t>
      </w:r>
      <w:r w:rsidR="005F576C">
        <w:rPr>
          <w:rFonts w:eastAsia="等线" w:hint="eastAsia"/>
          <w:b/>
          <w:bCs/>
          <w:lang w:val="en-US" w:eastAsia="zh-CN"/>
        </w:rPr>
        <w:t>i</w:t>
      </w:r>
      <w:r w:rsidR="005F576C" w:rsidRPr="005F576C">
        <w:rPr>
          <w:rFonts w:eastAsia="等线"/>
          <w:b/>
          <w:bCs/>
          <w:lang w:val="en-US" w:eastAsia="zh-CN"/>
        </w:rPr>
        <w:t>nformation</w:t>
      </w:r>
      <w:r w:rsidR="005F576C">
        <w:rPr>
          <w:rFonts w:eastAsia="等线" w:hint="eastAsia"/>
          <w:b/>
          <w:bCs/>
          <w:lang w:val="en-US" w:eastAsia="zh-CN"/>
        </w:rPr>
        <w:t xml:space="preserve"> for NR-DC </w:t>
      </w:r>
      <w:r w:rsidR="005F576C" w:rsidRPr="005F576C">
        <w:rPr>
          <w:rFonts w:eastAsia="等线"/>
          <w:b/>
          <w:bCs/>
          <w:lang w:val="en-US" w:eastAsia="zh-CN"/>
        </w:rPr>
        <w:t>Mobility Optimization</w:t>
      </w:r>
      <w:r w:rsidR="005F576C">
        <w:rPr>
          <w:rFonts w:eastAsia="等线" w:hint="eastAsia"/>
          <w:b/>
          <w:bCs/>
          <w:lang w:val="en-US" w:eastAsia="zh-CN"/>
        </w:rPr>
        <w:t>, e.g.,</w:t>
      </w:r>
    </w:p>
    <w:p w14:paraId="620501CD" w14:textId="637EB5BB" w:rsidR="005F576C" w:rsidRPr="005F576C" w:rsidRDefault="00D833E9" w:rsidP="005F576C">
      <w:pPr>
        <w:pStyle w:val="aff"/>
        <w:numPr>
          <w:ilvl w:val="0"/>
          <w:numId w:val="12"/>
        </w:numPr>
        <w:spacing w:after="180"/>
        <w:ind w:leftChars="0"/>
        <w:jc w:val="both"/>
        <w:rPr>
          <w:rFonts w:eastAsia="等线"/>
          <w:b/>
          <w:bCs/>
          <w:lang w:val="en-US" w:eastAsia="zh-CN"/>
        </w:rPr>
      </w:pPr>
      <w:r w:rsidRPr="00C53100">
        <w:rPr>
          <w:rFonts w:eastAsia="等线"/>
          <w:b/>
          <w:bCs/>
          <w:lang w:val="en-US" w:eastAsia="zh-CN"/>
        </w:rPr>
        <w:t>The predicted target PSCell(s) within the target SN</w:t>
      </w:r>
      <w:r w:rsidR="00C25AFB">
        <w:rPr>
          <w:rFonts w:eastAsia="等线" w:hint="eastAsia"/>
          <w:b/>
          <w:bCs/>
          <w:lang w:val="en-US" w:eastAsia="zh-CN"/>
        </w:rPr>
        <w:t xml:space="preserve"> </w:t>
      </w:r>
      <w:r w:rsidR="005F576C" w:rsidRPr="005F576C">
        <w:rPr>
          <w:rFonts w:eastAsia="等线" w:hint="eastAsia"/>
          <w:b/>
          <w:bCs/>
          <w:lang w:val="en-US" w:eastAsia="zh-CN"/>
        </w:rPr>
        <w:t xml:space="preserve">could be considered </w:t>
      </w:r>
      <w:r w:rsidR="005F576C" w:rsidRPr="005F576C">
        <w:rPr>
          <w:rFonts w:eastAsia="等线"/>
          <w:b/>
          <w:bCs/>
          <w:lang w:val="en-US" w:eastAsia="zh-CN"/>
        </w:rPr>
        <w:t>as the baseline of NR-DC Mobility Optimization</w:t>
      </w:r>
      <w:r w:rsidR="005F576C" w:rsidRPr="005F576C">
        <w:rPr>
          <w:rFonts w:eastAsia="等线" w:hint="eastAsia"/>
          <w:b/>
          <w:bCs/>
          <w:lang w:val="en-US" w:eastAsia="zh-CN"/>
        </w:rPr>
        <w:t>;</w:t>
      </w:r>
    </w:p>
    <w:p w14:paraId="71BB43A9" w14:textId="1E1D09CE" w:rsidR="005F576C" w:rsidRPr="005F576C" w:rsidRDefault="007E5DD2" w:rsidP="005F576C">
      <w:pPr>
        <w:pStyle w:val="aff"/>
        <w:numPr>
          <w:ilvl w:val="0"/>
          <w:numId w:val="12"/>
        </w:numPr>
        <w:spacing w:after="180"/>
        <w:ind w:leftChars="0"/>
        <w:jc w:val="both"/>
        <w:rPr>
          <w:rFonts w:eastAsia="等线"/>
          <w:b/>
          <w:bCs/>
          <w:lang w:val="en-US" w:eastAsia="zh-CN"/>
        </w:rPr>
      </w:pPr>
      <w:r w:rsidRPr="007E5DD2">
        <w:rPr>
          <w:rFonts w:eastAsia="等线"/>
          <w:b/>
          <w:bCs/>
        </w:rPr>
        <w:t>The predicted time duration of connectivity with the predicted target PSCell(s)</w:t>
      </w:r>
      <w:r w:rsidR="00C25AFB">
        <w:rPr>
          <w:rFonts w:eastAsia="等线" w:hint="eastAsia"/>
          <w:b/>
          <w:bCs/>
          <w:lang w:val="en-US" w:eastAsia="zh-CN"/>
        </w:rPr>
        <w:t xml:space="preserve"> </w:t>
      </w:r>
      <w:r w:rsidR="005F576C" w:rsidRPr="005F576C">
        <w:rPr>
          <w:rFonts w:eastAsia="等线" w:hint="eastAsia"/>
          <w:b/>
          <w:bCs/>
        </w:rPr>
        <w:t xml:space="preserve">could be considered as the optional </w:t>
      </w:r>
      <w:r w:rsidR="005F576C" w:rsidRPr="005F576C">
        <w:rPr>
          <w:rFonts w:eastAsia="等线"/>
          <w:b/>
          <w:bCs/>
        </w:rPr>
        <w:t>prediction</w:t>
      </w:r>
      <w:r w:rsidR="005F576C" w:rsidRPr="005F576C">
        <w:rPr>
          <w:rFonts w:eastAsia="等线" w:hint="eastAsia"/>
          <w:b/>
          <w:bCs/>
        </w:rPr>
        <w:t xml:space="preserve"> </w:t>
      </w:r>
      <w:r w:rsidR="005F576C" w:rsidRPr="005F576C">
        <w:rPr>
          <w:rFonts w:eastAsia="等线"/>
          <w:b/>
          <w:bCs/>
        </w:rPr>
        <w:t>information</w:t>
      </w:r>
      <w:r w:rsidR="005F576C" w:rsidRPr="005F576C">
        <w:rPr>
          <w:rFonts w:eastAsia="等线" w:hint="eastAsia"/>
          <w:b/>
          <w:bCs/>
        </w:rPr>
        <w:t>.</w:t>
      </w:r>
    </w:p>
    <w:p w14:paraId="7A77739D" w14:textId="7D84F61F" w:rsidR="00BD6F10" w:rsidRDefault="00BD6F10" w:rsidP="00BD6F1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Regarding to AI/ML model input, we think </w:t>
      </w:r>
      <w:r w:rsidR="00E516F0">
        <w:rPr>
          <w:rFonts w:eastAsia="等线" w:hint="eastAsia"/>
          <w:lang w:val="en-US" w:eastAsia="zh-CN"/>
        </w:rPr>
        <w:t xml:space="preserve">UHI/MHI, </w:t>
      </w:r>
      <w:r>
        <w:rPr>
          <w:rFonts w:eastAsia="等线" w:hint="eastAsia"/>
          <w:lang w:val="en-US" w:eastAsia="zh-CN"/>
        </w:rPr>
        <w:t xml:space="preserve">the current or </w:t>
      </w:r>
      <w:r w:rsidRPr="00BD6F10">
        <w:rPr>
          <w:rFonts w:eastAsia="等线"/>
          <w:lang w:val="en-US" w:eastAsia="zh-CN"/>
        </w:rPr>
        <w:t>historical</w:t>
      </w:r>
      <w:r>
        <w:rPr>
          <w:rFonts w:eastAsia="等线" w:hint="eastAsia"/>
          <w:lang w:val="en-US" w:eastAsia="zh-CN"/>
        </w:rPr>
        <w:t xml:space="preserve"> </w:t>
      </w:r>
      <w:r w:rsidRPr="00BD6F10">
        <w:rPr>
          <w:rFonts w:eastAsia="等线"/>
          <w:lang w:val="en-US" w:eastAsia="zh-CN"/>
        </w:rPr>
        <w:t>UE Trajectory</w:t>
      </w:r>
      <w:r w:rsidR="008625E5">
        <w:rPr>
          <w:rFonts w:eastAsia="等线" w:hint="eastAsia"/>
          <w:lang w:val="en-US" w:eastAsia="zh-CN"/>
        </w:rPr>
        <w:t xml:space="preserve">, and </w:t>
      </w:r>
      <w:r w:rsidR="008B3F8F">
        <w:rPr>
          <w:rFonts w:eastAsia="等线" w:hint="eastAsia"/>
          <w:lang w:val="en-US" w:eastAsia="zh-CN"/>
        </w:rPr>
        <w:t xml:space="preserve">the resource status information of MN and the candidate target SN(s) </w:t>
      </w:r>
      <w:r>
        <w:rPr>
          <w:rFonts w:eastAsia="等线" w:hint="eastAsia"/>
          <w:lang w:val="en-US" w:eastAsia="zh-CN"/>
        </w:rPr>
        <w:t xml:space="preserve">could be considered </w:t>
      </w:r>
      <w:r w:rsidR="008B3F8F">
        <w:rPr>
          <w:rFonts w:eastAsia="等线" w:hint="eastAsia"/>
          <w:lang w:val="en-US" w:eastAsia="zh-CN"/>
        </w:rPr>
        <w:t xml:space="preserve">as the inputs of AI/ML model </w:t>
      </w:r>
      <w:r>
        <w:rPr>
          <w:rFonts w:eastAsia="等线" w:hint="eastAsia"/>
          <w:lang w:val="en-US" w:eastAsia="zh-CN"/>
        </w:rPr>
        <w:t xml:space="preserve">for model training </w:t>
      </w:r>
      <w:r w:rsidR="006209BA">
        <w:rPr>
          <w:rFonts w:eastAsia="等线" w:hint="eastAsia"/>
          <w:lang w:val="en-US" w:eastAsia="zh-CN"/>
        </w:rPr>
        <w:t>or</w:t>
      </w:r>
      <w:r>
        <w:rPr>
          <w:rFonts w:eastAsia="等线" w:hint="eastAsia"/>
          <w:lang w:val="en-US" w:eastAsia="zh-CN"/>
        </w:rPr>
        <w:t xml:space="preserve"> inference</w:t>
      </w:r>
      <w:r w:rsidR="006209BA">
        <w:rPr>
          <w:rFonts w:eastAsia="等线" w:hint="eastAsia"/>
          <w:lang w:val="en-US" w:eastAsia="zh-CN"/>
        </w:rPr>
        <w:t xml:space="preserve">. </w:t>
      </w:r>
    </w:p>
    <w:p w14:paraId="392F5678" w14:textId="2D25618F" w:rsidR="00BD4798" w:rsidRDefault="00F85E2F" w:rsidP="00BE657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7E5DD2">
        <w:rPr>
          <w:rFonts w:eastAsia="等线" w:hint="eastAsia"/>
          <w:b/>
          <w:bCs/>
          <w:lang w:val="en-US" w:eastAsia="zh-CN"/>
        </w:rPr>
        <w:t>4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BD4798">
        <w:rPr>
          <w:rFonts w:eastAsia="等线" w:hint="eastAsia"/>
          <w:b/>
          <w:bCs/>
          <w:lang w:val="en-US" w:eastAsia="zh-CN"/>
        </w:rPr>
        <w:t xml:space="preserve">RAN3 to consider the </w:t>
      </w:r>
      <w:r w:rsidR="00BD4798" w:rsidRPr="00F85E2F">
        <w:rPr>
          <w:rFonts w:eastAsia="等线"/>
          <w:b/>
          <w:bCs/>
          <w:lang w:val="en-US" w:eastAsia="zh-CN"/>
        </w:rPr>
        <w:t>AI/ML model input</w:t>
      </w:r>
      <w:r w:rsidR="00BD4798">
        <w:rPr>
          <w:rFonts w:eastAsia="等线" w:hint="eastAsia"/>
          <w:b/>
          <w:bCs/>
          <w:lang w:val="en-US" w:eastAsia="zh-CN"/>
        </w:rPr>
        <w:t xml:space="preserve"> used for </w:t>
      </w:r>
      <w:r w:rsidR="00BD4798" w:rsidRPr="00F85E2F">
        <w:rPr>
          <w:rFonts w:eastAsia="等线"/>
          <w:b/>
          <w:bCs/>
          <w:lang w:val="en-US" w:eastAsia="zh-CN"/>
        </w:rPr>
        <w:t>model training or inference</w:t>
      </w:r>
      <w:r w:rsidR="00BD4798">
        <w:rPr>
          <w:rFonts w:eastAsia="等线" w:hint="eastAsia"/>
          <w:b/>
          <w:bCs/>
          <w:lang w:val="en-US" w:eastAsia="zh-CN"/>
        </w:rPr>
        <w:t xml:space="preserve">, e.g., </w:t>
      </w:r>
      <w:r w:rsidR="00E516F0" w:rsidRPr="008B3F8F">
        <w:rPr>
          <w:rFonts w:eastAsia="等线"/>
          <w:b/>
          <w:bCs/>
          <w:lang w:val="en-US" w:eastAsia="zh-CN"/>
        </w:rPr>
        <w:t>UHI/MHI</w:t>
      </w:r>
      <w:r w:rsidR="00E516F0">
        <w:rPr>
          <w:rFonts w:eastAsia="等线" w:hint="eastAsia"/>
          <w:b/>
          <w:bCs/>
          <w:lang w:val="en-US" w:eastAsia="zh-CN"/>
        </w:rPr>
        <w:t xml:space="preserve">, </w:t>
      </w:r>
      <w:r w:rsidR="00BD4798">
        <w:rPr>
          <w:rFonts w:eastAsia="等线" w:hint="eastAsia"/>
          <w:b/>
          <w:bCs/>
          <w:lang w:val="en-US" w:eastAsia="zh-CN"/>
        </w:rPr>
        <w:t xml:space="preserve">the </w:t>
      </w:r>
      <w:r w:rsidR="00BD4798" w:rsidRPr="00F85E2F">
        <w:rPr>
          <w:rFonts w:eastAsia="等线"/>
          <w:b/>
          <w:bCs/>
          <w:lang w:val="en-US" w:eastAsia="zh-CN"/>
        </w:rPr>
        <w:t>current or historical UE Trajectory</w:t>
      </w:r>
      <w:r w:rsidR="00E516F0">
        <w:rPr>
          <w:rFonts w:eastAsia="等线" w:hint="eastAsia"/>
          <w:b/>
          <w:bCs/>
          <w:lang w:val="en-US" w:eastAsia="zh-CN"/>
        </w:rPr>
        <w:t xml:space="preserve"> </w:t>
      </w:r>
      <w:r w:rsidR="00BD4798" w:rsidRPr="008B3F8F">
        <w:rPr>
          <w:rFonts w:eastAsia="等线"/>
          <w:b/>
          <w:bCs/>
          <w:lang w:val="en-US" w:eastAsia="zh-CN"/>
        </w:rPr>
        <w:t>and the resource status information of MN and the candidate target SN(s)</w:t>
      </w:r>
      <w:r w:rsidR="00BD4798">
        <w:rPr>
          <w:rFonts w:eastAsia="等线" w:hint="eastAsia"/>
          <w:b/>
          <w:bCs/>
          <w:lang w:val="en-US" w:eastAsia="zh-CN"/>
        </w:rPr>
        <w:t>.</w:t>
      </w:r>
    </w:p>
    <w:p w14:paraId="2DA61EB5" w14:textId="5793B486" w:rsidR="00983BEF" w:rsidRPr="008155A6" w:rsidRDefault="008155A6" w:rsidP="00BD1A85">
      <w:pPr>
        <w:pStyle w:val="20"/>
        <w:spacing w:before="240"/>
        <w:rPr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2.3 </w:t>
      </w:r>
      <w:r w:rsidR="00CC73AD" w:rsidRPr="008155A6">
        <w:rPr>
          <w:rFonts w:hint="eastAsia"/>
          <w:sz w:val="28"/>
          <w:szCs w:val="28"/>
          <w:lang w:val="en-US" w:eastAsia="zh-CN"/>
        </w:rPr>
        <w:t>M</w:t>
      </w:r>
      <w:r w:rsidR="00983BEF" w:rsidRPr="008155A6">
        <w:rPr>
          <w:sz w:val="28"/>
          <w:szCs w:val="28"/>
          <w:lang w:val="en-US" w:eastAsia="zh-CN"/>
        </w:rPr>
        <w:t>easured</w:t>
      </w:r>
      <w:r w:rsidR="00983BEF" w:rsidRPr="008155A6">
        <w:rPr>
          <w:rFonts w:hint="eastAsia"/>
          <w:sz w:val="28"/>
          <w:szCs w:val="28"/>
          <w:lang w:val="en-US" w:eastAsia="zh-CN"/>
        </w:rPr>
        <w:t xml:space="preserve"> i</w:t>
      </w:r>
      <w:r w:rsidR="00983BEF" w:rsidRPr="008155A6">
        <w:rPr>
          <w:sz w:val="28"/>
          <w:szCs w:val="28"/>
          <w:lang w:val="en-US" w:eastAsia="zh-CN"/>
        </w:rPr>
        <w:t>nformation</w:t>
      </w:r>
      <w:r w:rsidR="00CC73AD" w:rsidRPr="008155A6">
        <w:rPr>
          <w:sz w:val="28"/>
          <w:szCs w:val="28"/>
          <w:lang w:val="en-US" w:eastAsia="zh-CN"/>
        </w:rPr>
        <w:t xml:space="preserve"> collection</w:t>
      </w:r>
      <w:r w:rsidR="00983BEF" w:rsidRPr="008155A6">
        <w:rPr>
          <w:sz w:val="28"/>
          <w:szCs w:val="28"/>
          <w:lang w:val="en-US" w:eastAsia="zh-CN"/>
        </w:rPr>
        <w:t xml:space="preserve"> of Mobility Optimization for NR-DC</w:t>
      </w:r>
    </w:p>
    <w:p w14:paraId="54D7688A" w14:textId="53D1B79E" w:rsidR="00CC73AD" w:rsidRDefault="00640610" w:rsidP="00732215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As per the agreement achieved in RAN3#124 meeting, the collection of </w:t>
      </w:r>
      <w:r w:rsidRPr="00640610">
        <w:rPr>
          <w:rFonts w:eastAsia="等线"/>
          <w:lang w:val="en-US" w:eastAsia="zh-CN"/>
        </w:rPr>
        <w:t>measured UE performance</w:t>
      </w:r>
      <w:r>
        <w:rPr>
          <w:rFonts w:eastAsia="等线" w:hint="eastAsia"/>
          <w:lang w:val="en-US" w:eastAsia="zh-CN"/>
        </w:rPr>
        <w:t xml:space="preserve"> shall be supported as the feedback in Rel-19. </w:t>
      </w:r>
      <w:r w:rsidR="00CC73AD">
        <w:rPr>
          <w:rFonts w:eastAsia="等线" w:hint="eastAsia"/>
          <w:lang w:val="en-US" w:eastAsia="zh-CN"/>
        </w:rPr>
        <w:t>Besides that, we think the PSCell ID(s) and t</w:t>
      </w:r>
      <w:r w:rsidR="00CC73AD" w:rsidRPr="00CC73AD">
        <w:rPr>
          <w:rFonts w:eastAsia="等线"/>
          <w:lang w:val="en-US" w:eastAsia="zh-CN"/>
        </w:rPr>
        <w:t xml:space="preserve">he </w:t>
      </w:r>
      <w:r w:rsidR="00AE3B52">
        <w:rPr>
          <w:rFonts w:eastAsia="等线" w:hint="eastAsia"/>
          <w:lang w:val="en-US" w:eastAsia="zh-CN"/>
        </w:rPr>
        <w:t xml:space="preserve">measured </w:t>
      </w:r>
      <w:r w:rsidR="00CC73AD" w:rsidRPr="00CC73AD">
        <w:rPr>
          <w:rFonts w:eastAsia="等线"/>
          <w:lang w:val="en-US" w:eastAsia="zh-CN"/>
        </w:rPr>
        <w:t xml:space="preserve">time duration of connectivity with target </w:t>
      </w:r>
      <w:r w:rsidR="00712C88">
        <w:rPr>
          <w:rFonts w:eastAsia="等线" w:hint="eastAsia"/>
          <w:lang w:val="en-US" w:eastAsia="zh-CN"/>
        </w:rPr>
        <w:t>PSCell</w:t>
      </w:r>
      <w:r w:rsidR="00CC73AD">
        <w:rPr>
          <w:rFonts w:eastAsia="等线" w:hint="eastAsia"/>
          <w:lang w:val="en-US" w:eastAsia="zh-CN"/>
        </w:rPr>
        <w:t xml:space="preserve">(s) </w:t>
      </w:r>
      <w:r w:rsidR="005B3C16">
        <w:rPr>
          <w:rFonts w:eastAsia="等线" w:hint="eastAsia"/>
          <w:lang w:val="en-US" w:eastAsia="zh-CN"/>
        </w:rPr>
        <w:t xml:space="preserve">could be </w:t>
      </w:r>
      <w:r w:rsidR="005B3C16">
        <w:rPr>
          <w:rFonts w:eastAsia="等线"/>
          <w:lang w:val="en-US" w:eastAsia="zh-CN"/>
        </w:rPr>
        <w:t>introduced</w:t>
      </w:r>
      <w:r w:rsidR="005B3C16">
        <w:rPr>
          <w:rFonts w:eastAsia="等线" w:hint="eastAsia"/>
          <w:lang w:val="en-US" w:eastAsia="zh-CN"/>
        </w:rPr>
        <w:t xml:space="preserve"> into the </w:t>
      </w:r>
      <w:r w:rsidR="005B3C16" w:rsidRPr="00640610">
        <w:rPr>
          <w:rFonts w:eastAsia="等线"/>
          <w:lang w:val="en-US" w:eastAsia="zh-CN"/>
        </w:rPr>
        <w:t xml:space="preserve">measured information </w:t>
      </w:r>
      <w:r w:rsidR="005B3C16">
        <w:rPr>
          <w:rFonts w:eastAsia="等线" w:hint="eastAsia"/>
          <w:lang w:val="en-US" w:eastAsia="zh-CN"/>
        </w:rPr>
        <w:t xml:space="preserve">as the feedback </w:t>
      </w:r>
      <w:r w:rsidR="005B3C16" w:rsidRPr="00640610">
        <w:rPr>
          <w:rFonts w:eastAsia="等线"/>
          <w:lang w:val="en-US" w:eastAsia="zh-CN"/>
        </w:rPr>
        <w:t>for NR-DC</w:t>
      </w:r>
      <w:r w:rsidR="005B3C16">
        <w:rPr>
          <w:rFonts w:eastAsia="等线" w:hint="eastAsia"/>
          <w:lang w:val="en-US" w:eastAsia="zh-CN"/>
        </w:rPr>
        <w:t xml:space="preserve"> </w:t>
      </w:r>
      <w:r w:rsidR="005B3C16" w:rsidRPr="00640610">
        <w:rPr>
          <w:rFonts w:eastAsia="等线"/>
          <w:lang w:val="en-US" w:eastAsia="zh-CN"/>
        </w:rPr>
        <w:t>Mobility Optimization</w:t>
      </w:r>
      <w:r w:rsidR="005B3C16">
        <w:rPr>
          <w:rFonts w:eastAsia="等线" w:hint="eastAsia"/>
          <w:lang w:val="en-US" w:eastAsia="zh-CN"/>
        </w:rPr>
        <w:t xml:space="preserve">. The PSCell ID(s) is </w:t>
      </w:r>
      <w:r w:rsidR="005B3C16" w:rsidRPr="007767DE">
        <w:rPr>
          <w:rFonts w:eastAsia="等线"/>
          <w:lang w:val="en-US" w:eastAsia="zh-CN"/>
        </w:rPr>
        <w:t>necessary</w:t>
      </w:r>
      <w:r w:rsidR="005B3C16">
        <w:rPr>
          <w:rFonts w:eastAsia="等线" w:hint="eastAsia"/>
          <w:lang w:val="en-US" w:eastAsia="zh-CN"/>
        </w:rPr>
        <w:t xml:space="preserve"> for </w:t>
      </w:r>
      <w:r w:rsidR="005B3C16" w:rsidRPr="00640610">
        <w:rPr>
          <w:rFonts w:eastAsia="等线"/>
          <w:lang w:val="en-US" w:eastAsia="zh-CN"/>
        </w:rPr>
        <w:t>measured information</w:t>
      </w:r>
      <w:r w:rsidR="005B3C16">
        <w:rPr>
          <w:rFonts w:eastAsia="等线" w:hint="eastAsia"/>
          <w:lang w:val="en-US" w:eastAsia="zh-CN"/>
        </w:rPr>
        <w:t xml:space="preserve"> of NR-DC, since it is helpful for MN to identify </w:t>
      </w:r>
      <w:r w:rsidR="00AE3B52">
        <w:rPr>
          <w:rFonts w:eastAsia="等线" w:hint="eastAsia"/>
          <w:lang w:val="en-US" w:eastAsia="zh-CN"/>
        </w:rPr>
        <w:t xml:space="preserve">the correlation between </w:t>
      </w:r>
      <w:r w:rsidR="005B3C16">
        <w:rPr>
          <w:rFonts w:eastAsia="等线" w:hint="eastAsia"/>
          <w:lang w:val="en-US" w:eastAsia="zh-CN"/>
        </w:rPr>
        <w:t xml:space="preserve">the cell(s) </w:t>
      </w:r>
      <w:r w:rsidR="00AE3B52">
        <w:rPr>
          <w:rFonts w:eastAsia="等线" w:hint="eastAsia"/>
          <w:lang w:val="en-US" w:eastAsia="zh-CN"/>
        </w:rPr>
        <w:t xml:space="preserve">and </w:t>
      </w:r>
      <w:r w:rsidR="005B3C16">
        <w:rPr>
          <w:rFonts w:eastAsia="等线" w:hint="eastAsia"/>
          <w:lang w:val="en-US" w:eastAsia="zh-CN"/>
        </w:rPr>
        <w:t>the m</w:t>
      </w:r>
      <w:r w:rsidR="005B3C16" w:rsidRPr="005B3C16">
        <w:rPr>
          <w:rFonts w:eastAsia="等线"/>
          <w:lang w:val="en-US" w:eastAsia="zh-CN"/>
        </w:rPr>
        <w:t>easured information</w:t>
      </w:r>
      <w:r w:rsidR="005B3C16">
        <w:rPr>
          <w:rFonts w:eastAsia="等线" w:hint="eastAsia"/>
          <w:lang w:val="en-US" w:eastAsia="zh-CN"/>
        </w:rPr>
        <w:t xml:space="preserve"> reported by target SN</w:t>
      </w:r>
      <w:r w:rsidR="00AE3B52">
        <w:rPr>
          <w:rFonts w:eastAsia="等线" w:hint="eastAsia"/>
          <w:lang w:val="en-US" w:eastAsia="zh-CN"/>
        </w:rPr>
        <w:t>. A</w:t>
      </w:r>
      <w:r w:rsidR="00AE3B52">
        <w:rPr>
          <w:rFonts w:eastAsia="等线"/>
          <w:lang w:val="en-US" w:eastAsia="zh-CN"/>
        </w:rPr>
        <w:t>n</w:t>
      </w:r>
      <w:r w:rsidR="00AE3B52">
        <w:rPr>
          <w:rFonts w:eastAsia="等线" w:hint="eastAsia"/>
          <w:lang w:val="en-US" w:eastAsia="zh-CN"/>
        </w:rPr>
        <w:t>d t</w:t>
      </w:r>
      <w:r w:rsidR="00AE3B52" w:rsidRPr="00CC73AD">
        <w:rPr>
          <w:rFonts w:eastAsia="等线"/>
          <w:lang w:val="en-US" w:eastAsia="zh-CN"/>
        </w:rPr>
        <w:t xml:space="preserve">he </w:t>
      </w:r>
      <w:r w:rsidR="00AE3B52">
        <w:rPr>
          <w:rFonts w:eastAsia="等线" w:hint="eastAsia"/>
          <w:lang w:val="en-US" w:eastAsia="zh-CN"/>
        </w:rPr>
        <w:t xml:space="preserve">measured </w:t>
      </w:r>
      <w:r w:rsidR="00AE3B52" w:rsidRPr="00CC73AD">
        <w:rPr>
          <w:rFonts w:eastAsia="等线"/>
          <w:lang w:val="en-US" w:eastAsia="zh-CN"/>
        </w:rPr>
        <w:t xml:space="preserve">time duration of connectivity with target </w:t>
      </w:r>
      <w:r w:rsidR="00712C88">
        <w:rPr>
          <w:rFonts w:eastAsia="等线" w:hint="eastAsia"/>
          <w:lang w:val="en-US" w:eastAsia="zh-CN"/>
        </w:rPr>
        <w:t>PSCell</w:t>
      </w:r>
      <w:r w:rsidR="00AE3B52">
        <w:rPr>
          <w:rFonts w:eastAsia="等线" w:hint="eastAsia"/>
          <w:lang w:val="en-US" w:eastAsia="zh-CN"/>
        </w:rPr>
        <w:t xml:space="preserve">(s) could be used for AI/ML model </w:t>
      </w:r>
      <w:r w:rsidR="00AE3B52">
        <w:rPr>
          <w:rFonts w:eastAsia="等线"/>
          <w:lang w:val="en-US" w:eastAsia="zh-CN"/>
        </w:rPr>
        <w:t>performance</w:t>
      </w:r>
      <w:r w:rsidR="00AE3B52">
        <w:rPr>
          <w:rFonts w:eastAsia="等线" w:hint="eastAsia"/>
          <w:lang w:val="en-US" w:eastAsia="zh-CN"/>
        </w:rPr>
        <w:t xml:space="preserve"> testing and model </w:t>
      </w:r>
      <w:r w:rsidR="00AE3B52">
        <w:rPr>
          <w:rFonts w:eastAsia="等线"/>
          <w:lang w:val="en-US" w:eastAsia="zh-CN"/>
        </w:rPr>
        <w:t>retraining</w:t>
      </w:r>
      <w:r w:rsidR="00AE3B52">
        <w:rPr>
          <w:rFonts w:eastAsia="等线" w:hint="eastAsia"/>
          <w:lang w:val="en-US" w:eastAsia="zh-CN"/>
        </w:rPr>
        <w:t>.</w:t>
      </w:r>
    </w:p>
    <w:p w14:paraId="4DC93FEF" w14:textId="63CC7F3F" w:rsidR="00CE2C2F" w:rsidRPr="005B3C16" w:rsidRDefault="00CE2C2F" w:rsidP="00732215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</w:t>
      </w:r>
      <w:r w:rsidR="00FB48C9">
        <w:rPr>
          <w:rFonts w:eastAsia="等线" w:hint="eastAsia"/>
          <w:b/>
          <w:bCs/>
          <w:lang w:val="en-US" w:eastAsia="zh-CN"/>
        </w:rPr>
        <w:t>4</w:t>
      </w:r>
      <w:r>
        <w:rPr>
          <w:rFonts w:eastAsia="等线" w:hint="eastAsia"/>
          <w:b/>
          <w:bCs/>
          <w:lang w:val="en-US" w:eastAsia="zh-CN"/>
        </w:rPr>
        <w:t xml:space="preserve">: </w:t>
      </w:r>
      <w:r w:rsidRPr="00CE2C2F">
        <w:rPr>
          <w:rFonts w:eastAsia="等线"/>
          <w:b/>
          <w:bCs/>
          <w:lang w:val="en-US" w:eastAsia="zh-CN"/>
        </w:rPr>
        <w:t>The PSCell ID(s) is necessary for measured information of NR-DC, since it is helpful for MN to identify the correlation between the cell(s) and the measured information reported by target SN.</w:t>
      </w:r>
    </w:p>
    <w:p w14:paraId="3129E8E7" w14:textId="7B930A3E" w:rsidR="00CC73AD" w:rsidRDefault="00AE3B52" w:rsidP="00732215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FB48C9">
        <w:rPr>
          <w:rFonts w:eastAsia="等线" w:hint="eastAsia"/>
          <w:b/>
          <w:bCs/>
          <w:lang w:val="en-US" w:eastAsia="zh-CN"/>
        </w:rPr>
        <w:t>5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CE2C2F" w:rsidRPr="00CE2C2F">
        <w:rPr>
          <w:rFonts w:eastAsia="等线"/>
          <w:b/>
          <w:bCs/>
          <w:lang w:val="en-US" w:eastAsia="zh-CN"/>
        </w:rPr>
        <w:t>Besides</w:t>
      </w:r>
      <w:r w:rsidR="00CE2C2F">
        <w:rPr>
          <w:rFonts w:eastAsia="等线" w:hint="eastAsia"/>
          <w:b/>
          <w:bCs/>
          <w:lang w:val="en-US" w:eastAsia="zh-CN"/>
        </w:rPr>
        <w:t xml:space="preserve"> </w:t>
      </w:r>
      <w:r w:rsidR="00CE2C2F" w:rsidRPr="00CE2C2F">
        <w:rPr>
          <w:rFonts w:eastAsia="等线"/>
          <w:b/>
          <w:bCs/>
          <w:lang w:val="en-US" w:eastAsia="zh-CN"/>
        </w:rPr>
        <w:t>measured UE performance</w:t>
      </w:r>
      <w:r w:rsidR="00CE2C2F">
        <w:rPr>
          <w:rFonts w:eastAsia="等线" w:hint="eastAsia"/>
          <w:b/>
          <w:bCs/>
          <w:lang w:val="en-US" w:eastAsia="zh-CN"/>
        </w:rPr>
        <w:t>,</w:t>
      </w:r>
      <w:r w:rsidR="00CE2C2F" w:rsidRPr="00CE2C2F"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RAN3 to </w:t>
      </w:r>
      <w:r w:rsidR="007E7CD9">
        <w:rPr>
          <w:rFonts w:eastAsia="等线" w:hint="eastAsia"/>
          <w:b/>
          <w:bCs/>
          <w:lang w:val="en-US" w:eastAsia="zh-CN"/>
        </w:rPr>
        <w:t xml:space="preserve">further </w:t>
      </w:r>
      <w:r>
        <w:rPr>
          <w:rFonts w:eastAsia="等线" w:hint="eastAsia"/>
          <w:b/>
          <w:bCs/>
          <w:lang w:val="en-US" w:eastAsia="zh-CN"/>
        </w:rPr>
        <w:t>consider the m</w:t>
      </w:r>
      <w:r w:rsidRPr="00AE3B52">
        <w:rPr>
          <w:rFonts w:eastAsia="等线"/>
          <w:b/>
          <w:bCs/>
          <w:lang w:val="en-US" w:eastAsia="zh-CN"/>
        </w:rPr>
        <w:t>easured information collection</w:t>
      </w:r>
      <w:r w:rsidR="007E7CD9">
        <w:rPr>
          <w:rFonts w:eastAsia="等线" w:hint="eastAsia"/>
          <w:b/>
          <w:bCs/>
          <w:lang w:val="en-US" w:eastAsia="zh-CN"/>
        </w:rPr>
        <w:t xml:space="preserve"> as the feedback</w:t>
      </w:r>
      <w:r>
        <w:rPr>
          <w:rFonts w:eastAsia="等线" w:hint="eastAsia"/>
          <w:b/>
          <w:bCs/>
          <w:lang w:val="en-US" w:eastAsia="zh-CN"/>
        </w:rPr>
        <w:t xml:space="preserve"> for NR-DC </w:t>
      </w:r>
      <w:r w:rsidRPr="005F576C">
        <w:rPr>
          <w:rFonts w:eastAsia="等线"/>
          <w:b/>
          <w:bCs/>
          <w:lang w:val="en-US" w:eastAsia="zh-CN"/>
        </w:rPr>
        <w:t>Mobility Optimization</w:t>
      </w:r>
      <w:r>
        <w:rPr>
          <w:rFonts w:eastAsia="等线" w:hint="eastAsia"/>
          <w:b/>
          <w:bCs/>
          <w:lang w:val="en-US" w:eastAsia="zh-CN"/>
        </w:rPr>
        <w:t>, e.g.,</w:t>
      </w:r>
    </w:p>
    <w:p w14:paraId="7248567E" w14:textId="61F8F0BB" w:rsidR="00CE2C2F" w:rsidRDefault="00CE2C2F" w:rsidP="00CE2C2F">
      <w:pPr>
        <w:pStyle w:val="aff"/>
        <w:numPr>
          <w:ilvl w:val="0"/>
          <w:numId w:val="12"/>
        </w:numPr>
        <w:spacing w:after="180"/>
        <w:ind w:leftChars="0"/>
        <w:jc w:val="both"/>
        <w:rPr>
          <w:rFonts w:eastAsia="等线"/>
          <w:b/>
          <w:bCs/>
          <w:lang w:val="en-US" w:eastAsia="zh-CN"/>
        </w:rPr>
      </w:pPr>
      <w:r w:rsidRPr="00CE2C2F">
        <w:rPr>
          <w:rFonts w:eastAsia="等线"/>
          <w:b/>
          <w:bCs/>
          <w:lang w:val="en-US" w:eastAsia="zh-CN"/>
        </w:rPr>
        <w:t>PSCell ID(s)</w:t>
      </w:r>
    </w:p>
    <w:p w14:paraId="100F3DE2" w14:textId="098A34C0" w:rsidR="00CE2C2F" w:rsidRPr="00CE2C2F" w:rsidRDefault="00CE2C2F" w:rsidP="00CE2C2F">
      <w:pPr>
        <w:pStyle w:val="aff"/>
        <w:numPr>
          <w:ilvl w:val="0"/>
          <w:numId w:val="12"/>
        </w:numPr>
        <w:spacing w:after="180"/>
        <w:ind w:leftChars="0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lastRenderedPageBreak/>
        <w:t>T</w:t>
      </w:r>
      <w:r w:rsidRPr="00CE2C2F">
        <w:rPr>
          <w:rFonts w:eastAsia="等线"/>
          <w:b/>
          <w:bCs/>
          <w:lang w:val="en-US" w:eastAsia="zh-CN"/>
        </w:rPr>
        <w:t>he measured time duration of connectivity with target</w:t>
      </w:r>
      <w:r w:rsidR="00FB48C9">
        <w:rPr>
          <w:rFonts w:eastAsia="等线" w:hint="eastAsia"/>
          <w:b/>
          <w:bCs/>
          <w:lang w:val="en-US" w:eastAsia="zh-CN"/>
        </w:rPr>
        <w:t xml:space="preserve"> </w:t>
      </w:r>
      <w:r w:rsidR="00C25AFB" w:rsidRPr="00052901">
        <w:rPr>
          <w:rFonts w:eastAsia="等线"/>
          <w:b/>
          <w:bCs/>
          <w:lang w:val="en-US" w:eastAsia="zh-CN"/>
        </w:rPr>
        <w:t>PSCell(s)</w:t>
      </w:r>
    </w:p>
    <w:p w14:paraId="25D67AFA" w14:textId="11147913" w:rsidR="007228C9" w:rsidRDefault="007228C9" w:rsidP="00732215">
      <w:pPr>
        <w:jc w:val="both"/>
        <w:rPr>
          <w:rFonts w:eastAsia="宋体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In Rel-18, </w:t>
      </w:r>
      <w:r w:rsidR="006524A9">
        <w:rPr>
          <w:rFonts w:eastAsia="宋体" w:hint="eastAsia"/>
          <w:lang w:val="en-US" w:eastAsia="zh-CN"/>
        </w:rPr>
        <w:t xml:space="preserve">the measured </w:t>
      </w:r>
      <w:r w:rsidR="006524A9" w:rsidRPr="008701CD">
        <w:rPr>
          <w:rFonts w:eastAsia="宋体"/>
          <w:lang w:val="en-US" w:eastAsia="zh-CN"/>
        </w:rPr>
        <w:t>information</w:t>
      </w:r>
      <w:r w:rsidR="006524A9">
        <w:rPr>
          <w:rFonts w:eastAsia="宋体" w:hint="eastAsia"/>
          <w:lang w:val="en-US" w:eastAsia="zh-CN"/>
        </w:rPr>
        <w:t xml:space="preserve"> collection starts from </w:t>
      </w:r>
      <w:r w:rsidR="006524A9" w:rsidRPr="0095162F">
        <w:rPr>
          <w:rFonts w:eastAsia="宋体"/>
          <w:lang w:val="en-US" w:eastAsia="zh-CN"/>
        </w:rPr>
        <w:t>successful Handover Execution</w:t>
      </w:r>
      <w:r w:rsidR="006524A9">
        <w:rPr>
          <w:rFonts w:eastAsia="宋体" w:hint="eastAsia"/>
          <w:lang w:val="en-US" w:eastAsia="zh-CN"/>
        </w:rPr>
        <w:t>, and the following</w:t>
      </w:r>
      <w:r>
        <w:rPr>
          <w:rFonts w:eastAsia="等线" w:hint="eastAsia"/>
          <w:lang w:val="en-US" w:eastAsia="zh-CN"/>
        </w:rPr>
        <w:t xml:space="preserve"> four </w:t>
      </w:r>
      <w:r w:rsidRPr="007228C9">
        <w:rPr>
          <w:rFonts w:eastAsia="等线"/>
          <w:lang w:val="en-US" w:eastAsia="zh-CN"/>
        </w:rPr>
        <w:t>conditions</w:t>
      </w:r>
      <w:r>
        <w:rPr>
          <w:rFonts w:eastAsia="等线" w:hint="eastAsia"/>
          <w:lang w:val="en-US" w:eastAsia="zh-CN"/>
        </w:rPr>
        <w:t xml:space="preserve"> introduced to </w:t>
      </w:r>
      <w:r>
        <w:t xml:space="preserve">terminate </w:t>
      </w:r>
      <w:r w:rsidR="006524A9">
        <w:rPr>
          <w:rFonts w:hint="eastAsia"/>
          <w:lang w:eastAsia="zh-CN"/>
        </w:rPr>
        <w:t xml:space="preserve">the </w:t>
      </w:r>
      <w:r w:rsidR="006524A9">
        <w:rPr>
          <w:rFonts w:eastAsia="宋体" w:hint="eastAsia"/>
          <w:lang w:val="en-US" w:eastAsia="zh-CN"/>
        </w:rPr>
        <w:t xml:space="preserve">measured </w:t>
      </w:r>
      <w:r w:rsidR="006524A9" w:rsidRPr="008701CD">
        <w:rPr>
          <w:rFonts w:eastAsia="宋体"/>
          <w:lang w:val="en-US" w:eastAsia="zh-CN"/>
        </w:rPr>
        <w:t>information</w:t>
      </w:r>
      <w:r w:rsidR="006524A9">
        <w:rPr>
          <w:rFonts w:eastAsia="宋体" w:hint="eastAsia"/>
          <w:lang w:val="en-US" w:eastAsia="zh-CN"/>
        </w:rPr>
        <w:t xml:space="preserve"> collection</w:t>
      </w:r>
      <w:r>
        <w:rPr>
          <w:rFonts w:eastAsia="宋体" w:hint="eastAsia"/>
          <w:lang w:val="en-US" w:eastAsia="zh-CN"/>
        </w:rPr>
        <w:t>:</w:t>
      </w:r>
    </w:p>
    <w:p w14:paraId="44BB3F54" w14:textId="25668F55" w:rsidR="007228C9" w:rsidRDefault="007228C9" w:rsidP="0073221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 w:rsidRPr="007228C9">
        <w:rPr>
          <w:rFonts w:eastAsia="等线"/>
          <w:lang w:val="en-US" w:eastAsia="zh-CN"/>
        </w:rPr>
        <w:t xml:space="preserve">he time since UE was successfully handed over to </w:t>
      </w:r>
      <w:r>
        <w:rPr>
          <w:rFonts w:hint="eastAsia"/>
          <w:lang w:eastAsia="zh-CN"/>
        </w:rPr>
        <w:t>the target node</w:t>
      </w:r>
      <w:r w:rsidRPr="007228C9">
        <w:rPr>
          <w:rFonts w:eastAsia="等线"/>
          <w:lang w:val="en-US" w:eastAsia="zh-CN"/>
        </w:rPr>
        <w:t xml:space="preserve"> is equal to the value of the Collection Time Duration</w:t>
      </w:r>
      <w:r>
        <w:rPr>
          <w:rFonts w:eastAsia="等线" w:hint="eastAsia"/>
          <w:lang w:val="en-US" w:eastAsia="zh-CN"/>
        </w:rPr>
        <w:t>;</w:t>
      </w:r>
    </w:p>
    <w:p w14:paraId="174CC6FB" w14:textId="6332AF00" w:rsidR="007228C9" w:rsidRPr="007228C9" w:rsidRDefault="007228C9" w:rsidP="0073221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 w:rsidRPr="007228C9">
        <w:rPr>
          <w:rFonts w:eastAsia="等线"/>
          <w:lang w:val="en-US" w:eastAsia="zh-CN"/>
        </w:rPr>
        <w:t>The configured number of hand-overs within the same target node is reached</w:t>
      </w:r>
      <w:r>
        <w:rPr>
          <w:rFonts w:eastAsia="等线" w:hint="eastAsia"/>
          <w:lang w:val="en-US" w:eastAsia="zh-CN"/>
        </w:rPr>
        <w:t>;</w:t>
      </w:r>
    </w:p>
    <w:p w14:paraId="5E71DCE8" w14:textId="7D64A02F" w:rsidR="007228C9" w:rsidRPr="007228C9" w:rsidRDefault="007228C9" w:rsidP="0073221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t>UE moves to RRC_INACTIVE or RRC_IDLE state;</w:t>
      </w:r>
    </w:p>
    <w:p w14:paraId="478800F3" w14:textId="57A2AF6F" w:rsidR="007228C9" w:rsidRPr="007228C9" w:rsidRDefault="007228C9" w:rsidP="0073221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t>UE is handed over to a cell belonging to an NG-RAN node different from</w:t>
      </w:r>
      <w:r>
        <w:rPr>
          <w:rFonts w:hint="eastAsia"/>
          <w:lang w:eastAsia="zh-CN"/>
        </w:rPr>
        <w:t xml:space="preserve"> the target node.</w:t>
      </w:r>
      <w:r w:rsidR="009519FE" w:rsidRPr="007228C9">
        <w:rPr>
          <w:rFonts w:eastAsia="等线"/>
          <w:lang w:val="en-US" w:eastAsia="zh-CN"/>
        </w:rPr>
        <w:t xml:space="preserve"> </w:t>
      </w:r>
    </w:p>
    <w:p w14:paraId="5CF37D5A" w14:textId="37FAB541" w:rsidR="00712C88" w:rsidRDefault="00712C88" w:rsidP="00A93EB4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From our </w:t>
      </w:r>
      <w:r>
        <w:rPr>
          <w:rFonts w:eastAsia="等线"/>
          <w:lang w:val="en-US" w:eastAsia="zh-CN"/>
        </w:rPr>
        <w:t>point</w:t>
      </w:r>
      <w:r>
        <w:rPr>
          <w:rFonts w:eastAsia="等线" w:hint="eastAsia"/>
          <w:lang w:val="en-US" w:eastAsia="zh-CN"/>
        </w:rPr>
        <w:t xml:space="preserve"> of view, the </w:t>
      </w:r>
      <w:r>
        <w:rPr>
          <w:rFonts w:eastAsia="等线" w:hint="eastAsia"/>
          <w:lang w:val="en-US" w:eastAsia="zh-CN"/>
        </w:rPr>
        <w:t>trigger conditions</w:t>
      </w:r>
      <w:r>
        <w:rPr>
          <w:rFonts w:eastAsia="等线" w:hint="eastAsia"/>
          <w:lang w:val="en-US" w:eastAsia="zh-CN"/>
        </w:rPr>
        <w:t xml:space="preserve"> </w:t>
      </w:r>
      <w:r w:rsidRPr="00712C88">
        <w:rPr>
          <w:rFonts w:eastAsia="等线"/>
          <w:lang w:val="en-US" w:eastAsia="zh-CN"/>
        </w:rPr>
        <w:t>to start or terminate the measured information collection for NR-DC</w:t>
      </w:r>
      <w:r>
        <w:rPr>
          <w:rFonts w:eastAsia="等线" w:hint="eastAsia"/>
          <w:lang w:val="en-US" w:eastAsia="zh-CN"/>
        </w:rPr>
        <w:t xml:space="preserve"> could reuse the Rel-18 </w:t>
      </w:r>
      <w:r>
        <w:rPr>
          <w:rFonts w:eastAsia="等线"/>
          <w:lang w:val="en-US" w:eastAsia="zh-CN"/>
        </w:rPr>
        <w:t>mechanism</w:t>
      </w:r>
      <w:r>
        <w:rPr>
          <w:rFonts w:eastAsia="等线" w:hint="eastAsia"/>
          <w:lang w:val="en-US" w:eastAsia="zh-CN"/>
        </w:rPr>
        <w:t>s</w:t>
      </w:r>
      <w:r w:rsidR="00AF7721">
        <w:rPr>
          <w:rFonts w:eastAsia="等线" w:hint="eastAsia"/>
          <w:lang w:val="en-US" w:eastAsia="zh-CN"/>
        </w:rPr>
        <w:t xml:space="preserve">, but the </w:t>
      </w:r>
      <w:r w:rsidR="00AF7721">
        <w:rPr>
          <w:rFonts w:eastAsia="等线"/>
          <w:lang w:val="en-US" w:eastAsia="zh-CN"/>
        </w:rPr>
        <w:t>necessary</w:t>
      </w:r>
      <w:r w:rsidR="00AF7721">
        <w:rPr>
          <w:rFonts w:eastAsia="等线" w:hint="eastAsia"/>
          <w:lang w:val="en-US" w:eastAsia="zh-CN"/>
        </w:rPr>
        <w:t xml:space="preserve"> rewording for the </w:t>
      </w:r>
      <w:r w:rsidR="00AF7721">
        <w:rPr>
          <w:rFonts w:eastAsia="等线" w:hint="eastAsia"/>
          <w:lang w:val="en-US" w:eastAsia="zh-CN"/>
        </w:rPr>
        <w:t>trigger conditions</w:t>
      </w:r>
      <w:r w:rsidR="00AF7721">
        <w:rPr>
          <w:rFonts w:eastAsia="等线" w:hint="eastAsia"/>
          <w:lang w:val="en-US" w:eastAsia="zh-CN"/>
        </w:rPr>
        <w:t xml:space="preserve"> are needed.</w:t>
      </w:r>
    </w:p>
    <w:p w14:paraId="3E316532" w14:textId="20E33AC6" w:rsidR="004A2FBB" w:rsidRDefault="004A2FBB" w:rsidP="00A93EB4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5</w:t>
      </w:r>
      <w:r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4A2FBB">
        <w:rPr>
          <w:rFonts w:eastAsia="等线"/>
          <w:b/>
          <w:bCs/>
          <w:lang w:val="en-US" w:eastAsia="zh-CN"/>
        </w:rPr>
        <w:t xml:space="preserve">he trigger conditions to start or terminate the measured information collection for NR-DC could reuse the Rel-18 mechanisms, but the necessary rewording for the trigger conditions </w:t>
      </w:r>
      <w:r w:rsidR="002A65F8" w:rsidRPr="004A2FBB">
        <w:rPr>
          <w:rFonts w:eastAsia="等线"/>
          <w:b/>
          <w:bCs/>
          <w:lang w:val="en-US" w:eastAsia="zh-CN"/>
        </w:rPr>
        <w:t>is</w:t>
      </w:r>
      <w:r w:rsidRPr="004A2FBB">
        <w:rPr>
          <w:rFonts w:eastAsia="等线"/>
          <w:b/>
          <w:bCs/>
          <w:lang w:val="en-US" w:eastAsia="zh-CN"/>
        </w:rPr>
        <w:t xml:space="preserve"> needed.</w:t>
      </w:r>
    </w:p>
    <w:p w14:paraId="202A21F3" w14:textId="4C4623FD" w:rsidR="002A65F8" w:rsidRDefault="002A65F8" w:rsidP="00A93EB4">
      <w:pPr>
        <w:jc w:val="both"/>
        <w:rPr>
          <w:rFonts w:eastAsia="等线"/>
          <w:lang w:val="en-US" w:eastAsia="zh-CN"/>
        </w:rPr>
      </w:pPr>
      <w:r w:rsidRPr="002A65F8">
        <w:rPr>
          <w:rFonts w:eastAsia="等线"/>
          <w:lang w:val="en-US" w:eastAsia="zh-CN"/>
        </w:rPr>
        <w:t>F</w:t>
      </w:r>
      <w:r w:rsidRPr="002A65F8">
        <w:rPr>
          <w:rFonts w:eastAsia="等线" w:hint="eastAsia"/>
          <w:lang w:val="en-US" w:eastAsia="zh-CN"/>
        </w:rPr>
        <w:t xml:space="preserve">or example, </w:t>
      </w:r>
      <w:r w:rsidR="00663806">
        <w:rPr>
          <w:rFonts w:hint="eastAsia"/>
          <w:lang w:eastAsia="zh-CN"/>
        </w:rPr>
        <w:t>t</w:t>
      </w:r>
      <w:r w:rsidR="00663806">
        <w:rPr>
          <w:rFonts w:hint="eastAsia"/>
          <w:lang w:eastAsia="zh-CN"/>
        </w:rPr>
        <w:t>here is no</w:t>
      </w:r>
      <w:r w:rsidR="00663806">
        <w:rPr>
          <w:rFonts w:eastAsia="宋体" w:hint="eastAsia"/>
          <w:lang w:val="en-US" w:eastAsia="zh-CN"/>
        </w:rPr>
        <w:t xml:space="preserve"> </w:t>
      </w:r>
      <w:r w:rsidR="00663806">
        <w:rPr>
          <w:rFonts w:hint="eastAsia"/>
          <w:lang w:eastAsia="zh-CN"/>
        </w:rPr>
        <w:t xml:space="preserve">handover for </w:t>
      </w:r>
      <w:r w:rsidR="00663806" w:rsidRPr="003E3169">
        <w:rPr>
          <w:lang w:eastAsia="zh-CN"/>
        </w:rPr>
        <w:t>SN Addition</w:t>
      </w:r>
      <w:r w:rsidR="00663806">
        <w:rPr>
          <w:rFonts w:hint="eastAsia"/>
          <w:lang w:eastAsia="zh-CN"/>
        </w:rPr>
        <w:t xml:space="preserve"> and </w:t>
      </w:r>
      <w:r w:rsidR="00663806" w:rsidRPr="003E3169">
        <w:rPr>
          <w:lang w:eastAsia="zh-CN"/>
        </w:rPr>
        <w:t>MN-initiated SN change</w:t>
      </w:r>
      <w:r w:rsidR="00663806">
        <w:rPr>
          <w:rFonts w:hint="eastAsia"/>
          <w:lang w:eastAsia="zh-CN"/>
        </w:rPr>
        <w:t xml:space="preserve">, so the collection of </w:t>
      </w:r>
      <w:r w:rsidR="00663806" w:rsidRPr="002E057D">
        <w:rPr>
          <w:lang w:eastAsia="zh-CN"/>
        </w:rPr>
        <w:t xml:space="preserve">measured information </w:t>
      </w:r>
      <w:r w:rsidR="00663806">
        <w:rPr>
          <w:rFonts w:hint="eastAsia"/>
          <w:lang w:eastAsia="zh-CN"/>
        </w:rPr>
        <w:t xml:space="preserve">for NR-DC could start from the </w:t>
      </w:r>
      <w:r w:rsidR="00663806" w:rsidRPr="007228C9">
        <w:rPr>
          <w:rFonts w:eastAsia="等线"/>
          <w:lang w:val="en-US" w:eastAsia="zh-CN"/>
        </w:rPr>
        <w:t>successful</w:t>
      </w:r>
      <w:r w:rsidR="00663806">
        <w:rPr>
          <w:rFonts w:hint="eastAsia"/>
          <w:lang w:eastAsia="zh-CN"/>
        </w:rPr>
        <w:t xml:space="preserve"> </w:t>
      </w:r>
      <w:r w:rsidR="00663806">
        <w:rPr>
          <w:rFonts w:hint="eastAsia"/>
        </w:rPr>
        <w:t>establish</w:t>
      </w:r>
      <w:r w:rsidR="00663806">
        <w:rPr>
          <w:rFonts w:hint="eastAsia"/>
          <w:lang w:eastAsia="zh-CN"/>
        </w:rPr>
        <w:t xml:space="preserve">ment of </w:t>
      </w:r>
      <w:r w:rsidR="00663806">
        <w:rPr>
          <w:rFonts w:hint="eastAsia"/>
        </w:rPr>
        <w:t>NR-DC with SN</w:t>
      </w:r>
      <w:r w:rsidR="00663806">
        <w:rPr>
          <w:rFonts w:hint="eastAsia"/>
          <w:lang w:eastAsia="zh-CN"/>
        </w:rPr>
        <w:t>.</w:t>
      </w:r>
      <w:r w:rsidR="00663806">
        <w:rPr>
          <w:rFonts w:hint="eastAsia"/>
          <w:lang w:eastAsia="zh-CN"/>
        </w:rPr>
        <w:t xml:space="preserve"> So </w:t>
      </w:r>
      <w:r w:rsidRPr="002A65F8">
        <w:rPr>
          <w:rFonts w:eastAsia="等线" w:hint="eastAsia"/>
          <w:lang w:val="en-US" w:eastAsia="zh-CN"/>
        </w:rPr>
        <w:t xml:space="preserve">the </w:t>
      </w:r>
      <w:r w:rsidRPr="002A65F8">
        <w:rPr>
          <w:rFonts w:eastAsia="等线"/>
          <w:lang w:val="en-US" w:eastAsia="zh-CN"/>
        </w:rPr>
        <w:t>trigg</w:t>
      </w:r>
      <w:r w:rsidRPr="004A2FBB">
        <w:rPr>
          <w:rFonts w:eastAsia="等线"/>
          <w:lang w:val="en-US" w:eastAsia="zh-CN"/>
        </w:rPr>
        <w:t>er condition to start</w:t>
      </w:r>
      <w:r>
        <w:rPr>
          <w:rFonts w:eastAsia="等线" w:hint="eastAsia"/>
          <w:lang w:val="en-US" w:eastAsia="zh-CN"/>
        </w:rPr>
        <w:t xml:space="preserve"> </w:t>
      </w:r>
      <w:r w:rsidRPr="004A2FBB">
        <w:rPr>
          <w:rFonts w:eastAsia="等线"/>
          <w:lang w:val="en-US" w:eastAsia="zh-CN"/>
        </w:rPr>
        <w:t>the measured information collection for NR-DC</w:t>
      </w:r>
      <w:r>
        <w:rPr>
          <w:rFonts w:eastAsia="等线" w:hint="eastAsia"/>
          <w:lang w:val="en-US" w:eastAsia="zh-CN"/>
        </w:rPr>
        <w:t xml:space="preserve"> could be rewording as s</w:t>
      </w:r>
      <w:r w:rsidRPr="002A65F8">
        <w:rPr>
          <w:rFonts w:eastAsia="等线"/>
          <w:lang w:val="en-US" w:eastAsia="zh-CN"/>
        </w:rPr>
        <w:t>uccessful</w:t>
      </w:r>
      <w:r>
        <w:rPr>
          <w:rFonts w:eastAsia="等线" w:hint="eastAsia"/>
          <w:lang w:val="en-US" w:eastAsia="zh-CN"/>
        </w:rPr>
        <w:t xml:space="preserve"> PSCell</w:t>
      </w:r>
      <w:r w:rsidRPr="002A65F8">
        <w:rPr>
          <w:rFonts w:eastAsia="等线"/>
          <w:lang w:val="en-US" w:eastAsia="zh-CN"/>
        </w:rPr>
        <w:t xml:space="preserve"> Addition</w:t>
      </w:r>
      <w:r>
        <w:rPr>
          <w:rFonts w:eastAsia="等线" w:hint="eastAsia"/>
          <w:lang w:val="en-US" w:eastAsia="zh-CN"/>
        </w:rPr>
        <w:t xml:space="preserve"> or PSCell change with </w:t>
      </w:r>
      <w:r w:rsidRPr="002A65F8">
        <w:rPr>
          <w:rFonts w:eastAsia="等线" w:hint="eastAsia"/>
          <w:lang w:val="en-US" w:eastAsia="zh-CN"/>
        </w:rPr>
        <w:t>the target SN, that means the s</w:t>
      </w:r>
      <w:r w:rsidRPr="002A65F8">
        <w:rPr>
          <w:rFonts w:eastAsia="等线"/>
          <w:lang w:val="en-US" w:eastAsia="zh-CN"/>
        </w:rPr>
        <w:t>uccessful</w:t>
      </w:r>
      <w:r w:rsidRPr="002A65F8">
        <w:rPr>
          <w:rFonts w:hint="eastAsia"/>
          <w:lang w:eastAsia="zh-CN"/>
        </w:rPr>
        <w:t xml:space="preserve"> </w:t>
      </w:r>
      <w:r w:rsidRPr="002A65F8">
        <w:rPr>
          <w:rFonts w:hint="eastAsia"/>
        </w:rPr>
        <w:t>establish</w:t>
      </w:r>
      <w:r w:rsidRPr="002A65F8">
        <w:rPr>
          <w:rFonts w:hint="eastAsia"/>
          <w:lang w:eastAsia="zh-CN"/>
        </w:rPr>
        <w:t xml:space="preserve">ment of </w:t>
      </w:r>
      <w:r w:rsidRPr="002A65F8">
        <w:rPr>
          <w:rFonts w:hint="eastAsia"/>
        </w:rPr>
        <w:t>NR-DC with th</w:t>
      </w:r>
      <w:r w:rsidRPr="002A65F8">
        <w:rPr>
          <w:rFonts w:eastAsia="等线" w:hint="eastAsia"/>
          <w:lang w:val="en-US" w:eastAsia="zh-CN"/>
        </w:rPr>
        <w:t xml:space="preserve">e </w:t>
      </w:r>
      <w:r w:rsidRPr="002A65F8">
        <w:rPr>
          <w:rFonts w:eastAsia="等线" w:hint="eastAsia"/>
          <w:lang w:val="en-US" w:eastAsia="zh-CN"/>
        </w:rPr>
        <w:t xml:space="preserve">target </w:t>
      </w:r>
      <w:r w:rsidRPr="002A65F8">
        <w:rPr>
          <w:rFonts w:eastAsia="等线" w:hint="eastAsia"/>
          <w:lang w:val="en-US" w:eastAsia="zh-CN"/>
        </w:rPr>
        <w:t>SN</w:t>
      </w:r>
      <w:r>
        <w:rPr>
          <w:rFonts w:eastAsia="等线" w:hint="eastAsia"/>
          <w:lang w:val="en-US" w:eastAsia="zh-CN"/>
        </w:rPr>
        <w:t>.</w:t>
      </w:r>
    </w:p>
    <w:p w14:paraId="382BD9F8" w14:textId="2710407A" w:rsidR="00663806" w:rsidRPr="002A65F8" w:rsidRDefault="00663806" w:rsidP="00A93EB4">
      <w:pPr>
        <w:jc w:val="both"/>
        <w:rPr>
          <w:rFonts w:eastAsia="等线" w:hint="eastAsia"/>
          <w:lang w:val="en-US" w:eastAsia="zh-CN"/>
        </w:rPr>
      </w:pPr>
      <w:r>
        <w:rPr>
          <w:rFonts w:hint="eastAsia"/>
          <w:lang w:eastAsia="zh-CN"/>
        </w:rPr>
        <w:t xml:space="preserve">In order to terminate the </w:t>
      </w:r>
      <w:r w:rsidRPr="00526677">
        <w:rPr>
          <w:lang w:eastAsia="zh-CN"/>
        </w:rPr>
        <w:t>measured information</w:t>
      </w:r>
      <w:r>
        <w:rPr>
          <w:rFonts w:hint="eastAsia"/>
          <w:lang w:eastAsia="zh-CN"/>
        </w:rPr>
        <w:t xml:space="preserve"> </w:t>
      </w:r>
      <w:r w:rsidRPr="00526677">
        <w:rPr>
          <w:lang w:eastAsia="zh-CN"/>
        </w:rPr>
        <w:t>collection</w:t>
      </w:r>
      <w:r>
        <w:rPr>
          <w:rFonts w:hint="eastAsia"/>
          <w:lang w:eastAsia="zh-CN"/>
        </w:rPr>
        <w:t xml:space="preserve"> of NR-DC in time and avoid the </w:t>
      </w:r>
      <w:r w:rsidRPr="00526677">
        <w:rPr>
          <w:lang w:eastAsia="zh-CN"/>
        </w:rPr>
        <w:t>unnecessary</w:t>
      </w:r>
      <w:r>
        <w:rPr>
          <w:rFonts w:hint="eastAsia"/>
          <w:lang w:eastAsia="zh-CN"/>
        </w:rPr>
        <w:t xml:space="preserve"> </w:t>
      </w:r>
      <w:r w:rsidRPr="00526677">
        <w:rPr>
          <w:lang w:eastAsia="zh-CN"/>
        </w:rPr>
        <w:t>measure</w:t>
      </w:r>
      <w:r>
        <w:rPr>
          <w:rFonts w:hint="eastAsia"/>
          <w:lang w:eastAsia="zh-CN"/>
        </w:rPr>
        <w:t xml:space="preserve">ments in target SN, the </w:t>
      </w:r>
      <w:r w:rsidRPr="002178BE">
        <w:rPr>
          <w:rFonts w:eastAsia="等线" w:hint="eastAsia"/>
          <w:lang w:val="en-US" w:eastAsia="zh-CN"/>
        </w:rPr>
        <w:t>trigger condition</w:t>
      </w:r>
      <w:r>
        <w:rPr>
          <w:rFonts w:eastAsia="等线" w:hint="eastAsia"/>
          <w:lang w:val="en-US" w:eastAsia="zh-CN"/>
        </w:rPr>
        <w:t xml:space="preserve">s used to </w:t>
      </w:r>
      <w:r>
        <w:rPr>
          <w:rFonts w:hint="eastAsia"/>
          <w:lang w:eastAsia="zh-CN"/>
        </w:rPr>
        <w:t xml:space="preserve">terminate the </w:t>
      </w:r>
      <w:r w:rsidRPr="00526677">
        <w:rPr>
          <w:lang w:eastAsia="zh-CN"/>
        </w:rPr>
        <w:t>measured information</w:t>
      </w:r>
      <w:r>
        <w:rPr>
          <w:rFonts w:hint="eastAsia"/>
          <w:lang w:eastAsia="zh-CN"/>
        </w:rPr>
        <w:t xml:space="preserve"> </w:t>
      </w:r>
      <w:r w:rsidRPr="00526677">
        <w:rPr>
          <w:lang w:eastAsia="zh-CN"/>
        </w:rPr>
        <w:t>collection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are also needed for </w:t>
      </w:r>
      <w:r>
        <w:rPr>
          <w:rFonts w:hint="eastAsia"/>
          <w:lang w:eastAsia="zh-CN"/>
        </w:rPr>
        <w:t>NR-DC.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example, the target SN could terminate the </w:t>
      </w:r>
      <w:r w:rsidRPr="00526677">
        <w:rPr>
          <w:lang w:eastAsia="zh-CN"/>
        </w:rPr>
        <w:t>measured information</w:t>
      </w:r>
      <w:r>
        <w:rPr>
          <w:rFonts w:hint="eastAsia"/>
          <w:lang w:eastAsia="zh-CN"/>
        </w:rPr>
        <w:t xml:space="preserve"> </w:t>
      </w:r>
      <w:r w:rsidRPr="00526677">
        <w:rPr>
          <w:lang w:eastAsia="zh-CN"/>
        </w:rPr>
        <w:t>collection</w:t>
      </w:r>
      <w:r>
        <w:rPr>
          <w:rFonts w:hint="eastAsia"/>
          <w:lang w:eastAsia="zh-CN"/>
        </w:rPr>
        <w:t xml:space="preserve"> when t</w:t>
      </w:r>
      <w:r w:rsidRPr="00ED39A8">
        <w:rPr>
          <w:lang w:eastAsia="zh-CN"/>
        </w:rPr>
        <w:t>he time since the successful establishment of NR-DC with the target SN is equal to the value of the collection time duration of NR-DC</w:t>
      </w:r>
      <w:r>
        <w:rPr>
          <w:rFonts w:hint="eastAsia"/>
          <w:lang w:eastAsia="zh-CN"/>
        </w:rPr>
        <w:t xml:space="preserve">, which is similar with the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that t</w:t>
      </w:r>
      <w:r w:rsidRPr="007228C9">
        <w:rPr>
          <w:rFonts w:eastAsia="等线"/>
          <w:lang w:val="en-US" w:eastAsia="zh-CN"/>
        </w:rPr>
        <w:t xml:space="preserve">he time since UE was successfully handed over to </w:t>
      </w:r>
      <w:r>
        <w:rPr>
          <w:rFonts w:hint="eastAsia"/>
          <w:lang w:eastAsia="zh-CN"/>
        </w:rPr>
        <w:t>the target node</w:t>
      </w:r>
      <w:r w:rsidRPr="007228C9">
        <w:rPr>
          <w:rFonts w:eastAsia="等线"/>
          <w:lang w:val="en-US" w:eastAsia="zh-CN"/>
        </w:rPr>
        <w:t xml:space="preserve"> is equal to the value of the Collection Time Duration</w:t>
      </w:r>
      <w:r>
        <w:rPr>
          <w:rFonts w:hint="eastAsia"/>
          <w:lang w:eastAsia="zh-CN"/>
        </w:rPr>
        <w:t xml:space="preserve"> in </w:t>
      </w:r>
      <w:r>
        <w:rPr>
          <w:rFonts w:hint="eastAsia"/>
          <w:lang w:eastAsia="zh-CN"/>
        </w:rPr>
        <w:t>Rel-18.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</w:t>
      </w:r>
      <w:r w:rsidRPr="00ED39A8">
        <w:rPr>
          <w:lang w:eastAsia="zh-CN"/>
        </w:rPr>
        <w:t>the target</w:t>
      </w:r>
      <w:r>
        <w:rPr>
          <w:rFonts w:hint="eastAsia"/>
          <w:lang w:eastAsia="zh-CN"/>
        </w:rPr>
        <w:t xml:space="preserve"> SN could terminate the </w:t>
      </w:r>
      <w:r w:rsidRPr="00526677">
        <w:rPr>
          <w:lang w:eastAsia="zh-CN"/>
        </w:rPr>
        <w:t>measured information</w:t>
      </w:r>
      <w:r>
        <w:rPr>
          <w:rFonts w:hint="eastAsia"/>
          <w:lang w:eastAsia="zh-CN"/>
        </w:rPr>
        <w:t xml:space="preserve"> </w:t>
      </w:r>
      <w:r w:rsidRPr="00526677">
        <w:rPr>
          <w:lang w:eastAsia="zh-CN"/>
        </w:rPr>
        <w:t>collection</w:t>
      </w:r>
      <w:r>
        <w:rPr>
          <w:rFonts w:hint="eastAsia"/>
          <w:lang w:eastAsia="zh-CN"/>
        </w:rPr>
        <w:t xml:space="preserve"> when</w:t>
      </w:r>
      <w:r>
        <w:rPr>
          <w:rFonts w:hint="eastAsia"/>
          <w:lang w:eastAsia="zh-CN"/>
        </w:rPr>
        <w:t xml:space="preserve"> </w:t>
      </w:r>
      <w:r w:rsidR="0039548D">
        <w:rPr>
          <w:rFonts w:hint="eastAsia"/>
          <w:lang w:eastAsia="zh-CN"/>
        </w:rPr>
        <w:t xml:space="preserve">a cell </w:t>
      </w:r>
      <w:r w:rsidR="0039548D">
        <w:t>belonging to an</w:t>
      </w:r>
      <w:r w:rsidR="0039548D">
        <w:rPr>
          <w:rFonts w:hint="eastAsia"/>
          <w:lang w:eastAsia="zh-CN"/>
        </w:rPr>
        <w:t xml:space="preserve">other node different from the target SN becomes the PSCell or </w:t>
      </w:r>
      <w:r w:rsidR="00390CB0" w:rsidRPr="00ED39A8">
        <w:rPr>
          <w:lang w:eastAsia="zh-CN"/>
        </w:rPr>
        <w:t>the target</w:t>
      </w:r>
      <w:r w:rsidR="00390CB0">
        <w:rPr>
          <w:rFonts w:hint="eastAsia"/>
          <w:lang w:eastAsia="zh-CN"/>
        </w:rPr>
        <w:t xml:space="preserve"> SN</w:t>
      </w:r>
      <w:r w:rsidR="0039548D">
        <w:rPr>
          <w:rFonts w:hint="eastAsia"/>
          <w:lang w:eastAsia="zh-CN"/>
        </w:rPr>
        <w:t xml:space="preserve"> receives </w:t>
      </w:r>
      <w:r w:rsidR="0039548D">
        <w:rPr>
          <w:i/>
        </w:rPr>
        <w:t>S</w:t>
      </w:r>
      <w:r w:rsidR="0039548D">
        <w:rPr>
          <w:i/>
          <w:lang w:eastAsia="zh-CN"/>
        </w:rPr>
        <w:t>N</w:t>
      </w:r>
      <w:r w:rsidR="0039548D">
        <w:rPr>
          <w:i/>
        </w:rPr>
        <w:t xml:space="preserve"> Release Request</w:t>
      </w:r>
      <w:r w:rsidR="0039548D">
        <w:t xml:space="preserve"> </w:t>
      </w:r>
      <w:r w:rsidR="0039548D">
        <w:rPr>
          <w:lang w:eastAsia="zh-CN"/>
        </w:rPr>
        <w:t>message</w:t>
      </w:r>
      <w:r w:rsidR="00390CB0">
        <w:rPr>
          <w:rFonts w:hint="eastAsia"/>
          <w:lang w:eastAsia="zh-CN"/>
        </w:rPr>
        <w:t>, that means UE will move to single connectivity with MN</w:t>
      </w:r>
      <w:r w:rsidR="00390CB0">
        <w:rPr>
          <w:rFonts w:hint="eastAsia"/>
          <w:lang w:eastAsia="zh-CN"/>
        </w:rPr>
        <w:t>. It</w:t>
      </w:r>
      <w:r w:rsidR="0039548D">
        <w:rPr>
          <w:rFonts w:hint="eastAsia"/>
          <w:lang w:eastAsia="zh-CN"/>
        </w:rPr>
        <w:t xml:space="preserve"> is similar with the </w:t>
      </w:r>
      <w:r w:rsidR="0039548D">
        <w:rPr>
          <w:lang w:eastAsia="zh-CN"/>
        </w:rPr>
        <w:t>mechanism</w:t>
      </w:r>
      <w:r w:rsidR="0039548D">
        <w:rPr>
          <w:rFonts w:hint="eastAsia"/>
          <w:lang w:eastAsia="zh-CN"/>
        </w:rPr>
        <w:t xml:space="preserve"> that</w:t>
      </w:r>
      <w:r w:rsidR="0039548D">
        <w:rPr>
          <w:rFonts w:hint="eastAsia"/>
          <w:lang w:eastAsia="zh-CN"/>
        </w:rPr>
        <w:t xml:space="preserve"> </w:t>
      </w:r>
      <w:r w:rsidR="0039548D">
        <w:t>UE is handed over to a cell belonging to an NG-RAN node different from</w:t>
      </w:r>
      <w:r w:rsidR="0039548D">
        <w:rPr>
          <w:rFonts w:hint="eastAsia"/>
          <w:lang w:eastAsia="zh-CN"/>
        </w:rPr>
        <w:t xml:space="preserve"> the target node</w:t>
      </w:r>
      <w:r w:rsidR="0039548D">
        <w:rPr>
          <w:rFonts w:hint="eastAsia"/>
          <w:lang w:eastAsia="zh-CN"/>
        </w:rPr>
        <w:t>.</w:t>
      </w:r>
    </w:p>
    <w:p w14:paraId="5F4093EB" w14:textId="18C5ECCC" w:rsidR="004A2FBB" w:rsidRDefault="004A2FBB" w:rsidP="00A93EB4">
      <w:pPr>
        <w:jc w:val="both"/>
        <w:rPr>
          <w:rFonts w:eastAsia="等线" w:hint="eastAsia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6</w:t>
      </w:r>
      <w:r>
        <w:rPr>
          <w:rFonts w:eastAsia="宋体" w:hint="eastAsia"/>
          <w:b/>
          <w:bCs/>
          <w:lang w:val="en-US" w:eastAsia="zh-CN"/>
        </w:rPr>
        <w:t xml:space="preserve">: RAN3 to discuss whether the </w:t>
      </w:r>
      <w:r w:rsidRPr="00D2064E">
        <w:rPr>
          <w:rFonts w:eastAsia="宋体"/>
          <w:b/>
          <w:bCs/>
          <w:lang w:val="en-US" w:eastAsia="zh-CN"/>
        </w:rPr>
        <w:t xml:space="preserve">existing </w:t>
      </w:r>
      <w:r w:rsidRPr="006524A9">
        <w:rPr>
          <w:rFonts w:eastAsia="宋体"/>
          <w:b/>
          <w:bCs/>
          <w:lang w:val="en-US" w:eastAsia="zh-CN"/>
        </w:rPr>
        <w:t>trigger conditions</w:t>
      </w:r>
      <w:r>
        <w:rPr>
          <w:rFonts w:eastAsia="宋体" w:hint="eastAsia"/>
          <w:b/>
          <w:bCs/>
          <w:lang w:val="en-US" w:eastAsia="zh-CN"/>
        </w:rPr>
        <w:t xml:space="preserve"> in Rel-18 could be </w:t>
      </w:r>
      <w:r w:rsidRPr="006524A9">
        <w:rPr>
          <w:rFonts w:eastAsia="宋体"/>
          <w:b/>
          <w:bCs/>
          <w:lang w:val="en-US" w:eastAsia="zh-CN"/>
        </w:rPr>
        <w:t xml:space="preserve">applicable </w:t>
      </w:r>
      <w:r>
        <w:rPr>
          <w:rFonts w:eastAsia="宋体" w:hint="eastAsia"/>
          <w:b/>
          <w:bCs/>
          <w:lang w:val="en-US" w:eastAsia="zh-CN"/>
        </w:rPr>
        <w:t xml:space="preserve">for </w:t>
      </w:r>
      <w:r w:rsidRPr="006524A9">
        <w:rPr>
          <w:rFonts w:eastAsia="宋体"/>
          <w:b/>
          <w:bCs/>
          <w:lang w:val="en-US" w:eastAsia="zh-CN"/>
        </w:rPr>
        <w:t>the collection of measured information for NR-DC.</w:t>
      </w:r>
    </w:p>
    <w:p w14:paraId="1483A17C" w14:textId="2A2460DF" w:rsidR="00D2064E" w:rsidRDefault="00F3065F" w:rsidP="00732215">
      <w:pPr>
        <w:jc w:val="both"/>
        <w:rPr>
          <w:rFonts w:eastAsia="宋体" w:hint="eastAsia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7</w:t>
      </w:r>
      <w:r>
        <w:rPr>
          <w:rFonts w:eastAsia="宋体" w:hint="eastAsia"/>
          <w:b/>
          <w:bCs/>
          <w:lang w:val="en-US" w:eastAsia="zh-CN"/>
        </w:rPr>
        <w:t>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>RAN3 to consider</w:t>
      </w:r>
      <w:r>
        <w:rPr>
          <w:rFonts w:eastAsia="等线" w:hint="eastAsia"/>
          <w:b/>
          <w:bCs/>
          <w:lang w:val="en-US" w:eastAsia="zh-CN"/>
        </w:rPr>
        <w:t xml:space="preserve"> to reword t</w:t>
      </w:r>
      <w:r w:rsidRPr="00F3065F">
        <w:rPr>
          <w:rFonts w:eastAsia="等线"/>
          <w:b/>
          <w:bCs/>
          <w:lang w:val="en-US" w:eastAsia="zh-CN"/>
        </w:rPr>
        <w:t>he trigger condition to start the measured information collection for NR-DC</w:t>
      </w:r>
      <w:r>
        <w:rPr>
          <w:rFonts w:eastAsia="等线" w:hint="eastAsia"/>
          <w:b/>
          <w:bCs/>
          <w:lang w:val="en-US" w:eastAsia="zh-CN"/>
        </w:rPr>
        <w:t xml:space="preserve">, e.g., </w:t>
      </w:r>
      <w:r w:rsidRPr="00F3065F">
        <w:rPr>
          <w:rFonts w:eastAsia="等线"/>
          <w:b/>
          <w:bCs/>
          <w:lang w:val="en-US" w:eastAsia="zh-CN"/>
        </w:rPr>
        <w:t>successful PSCell Addition or PSCell change with the target SN, that means the successful establishment of NR-DC with the target SN.</w:t>
      </w:r>
      <w:r>
        <w:rPr>
          <w:rFonts w:eastAsia="等线" w:hint="eastAsia"/>
          <w:b/>
          <w:bCs/>
          <w:lang w:val="en-US" w:eastAsia="zh-CN"/>
        </w:rPr>
        <w:t xml:space="preserve"> </w:t>
      </w:r>
    </w:p>
    <w:p w14:paraId="6A726757" w14:textId="605983DF" w:rsidR="00AA6A7A" w:rsidRDefault="00411FC7" w:rsidP="00597AB4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666347">
        <w:rPr>
          <w:rFonts w:eastAsia="等线" w:hint="eastAsia"/>
          <w:b/>
          <w:bCs/>
          <w:lang w:val="en-US" w:eastAsia="zh-CN"/>
        </w:rPr>
        <w:t>8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AA6A7A">
        <w:rPr>
          <w:rFonts w:eastAsia="等线" w:hint="eastAsia"/>
          <w:b/>
          <w:bCs/>
          <w:lang w:val="en-US" w:eastAsia="zh-CN"/>
        </w:rPr>
        <w:t xml:space="preserve">RAN3 to consider </w:t>
      </w:r>
      <w:r w:rsidR="00F3065F">
        <w:rPr>
          <w:rFonts w:eastAsia="等线" w:hint="eastAsia"/>
          <w:b/>
          <w:bCs/>
          <w:lang w:val="en-US" w:eastAsia="zh-CN"/>
        </w:rPr>
        <w:t>to reword</w:t>
      </w:r>
      <w:r w:rsidR="00F3065F">
        <w:rPr>
          <w:rFonts w:eastAsia="等线" w:hint="eastAsia"/>
          <w:b/>
          <w:bCs/>
          <w:lang w:val="en-US" w:eastAsia="zh-CN"/>
        </w:rPr>
        <w:t xml:space="preserve"> </w:t>
      </w:r>
      <w:r w:rsidR="00AA6A7A">
        <w:rPr>
          <w:rFonts w:eastAsia="等线" w:hint="eastAsia"/>
          <w:b/>
          <w:bCs/>
          <w:lang w:val="en-US" w:eastAsia="zh-CN"/>
        </w:rPr>
        <w:t xml:space="preserve">the trigger condition to </w:t>
      </w:r>
      <w:r w:rsidR="00AA6A7A" w:rsidRPr="00411FC7">
        <w:rPr>
          <w:rFonts w:eastAsia="等线"/>
          <w:b/>
          <w:bCs/>
          <w:lang w:val="en-US" w:eastAsia="zh-CN"/>
        </w:rPr>
        <w:t xml:space="preserve">terminate the collection </w:t>
      </w:r>
      <w:r w:rsidR="00AA6A7A">
        <w:rPr>
          <w:rFonts w:eastAsia="宋体" w:hint="eastAsia"/>
          <w:b/>
          <w:bCs/>
          <w:lang w:val="en-US" w:eastAsia="zh-CN"/>
        </w:rPr>
        <w:t>of</w:t>
      </w:r>
      <w:r w:rsidR="00AA6A7A" w:rsidRPr="00821206">
        <w:rPr>
          <w:rFonts w:eastAsia="宋体"/>
          <w:b/>
          <w:bCs/>
          <w:lang w:val="en-US" w:eastAsia="zh-CN"/>
        </w:rPr>
        <w:t xml:space="preserve"> measurement </w:t>
      </w:r>
      <w:r w:rsidR="00AA6A7A" w:rsidRPr="00411FC7">
        <w:rPr>
          <w:rFonts w:eastAsia="等线"/>
          <w:b/>
          <w:bCs/>
          <w:lang w:val="en-US" w:eastAsia="zh-CN"/>
        </w:rPr>
        <w:t>for NR-DC</w:t>
      </w:r>
      <w:r w:rsidR="00AA6A7A">
        <w:rPr>
          <w:rFonts w:eastAsia="宋体" w:hint="eastAsia"/>
          <w:b/>
          <w:bCs/>
          <w:lang w:val="en-US" w:eastAsia="zh-CN"/>
        </w:rPr>
        <w:t>, e.g.,</w:t>
      </w:r>
    </w:p>
    <w:p w14:paraId="3438330A" w14:textId="5C07E584" w:rsidR="003D0555" w:rsidRPr="00F3065F" w:rsidRDefault="00F3065F" w:rsidP="003D055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F3065F">
        <w:rPr>
          <w:rFonts w:hint="eastAsia"/>
          <w:b/>
          <w:bCs/>
          <w:lang w:eastAsia="zh-CN"/>
        </w:rPr>
        <w:t>T</w:t>
      </w:r>
      <w:r w:rsidRPr="00F3065F">
        <w:rPr>
          <w:b/>
          <w:bCs/>
          <w:lang w:eastAsia="zh-CN"/>
        </w:rPr>
        <w:t>he time since the successful establishment of NR-DC with the target SN is equal to the value of the collection time duration of NR-DC</w:t>
      </w:r>
      <w:r w:rsidRPr="00F3065F">
        <w:rPr>
          <w:rFonts w:eastAsia="等线" w:hint="eastAsia"/>
          <w:b/>
          <w:bCs/>
          <w:lang w:val="en-US" w:eastAsia="zh-CN"/>
        </w:rPr>
        <w:t>;</w:t>
      </w:r>
    </w:p>
    <w:p w14:paraId="43A1D434" w14:textId="517F5A59" w:rsidR="00F3065F" w:rsidRPr="00F3065F" w:rsidRDefault="00F3065F" w:rsidP="003D055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F3065F">
        <w:rPr>
          <w:rFonts w:hint="eastAsia"/>
          <w:b/>
          <w:bCs/>
          <w:lang w:eastAsia="zh-CN"/>
        </w:rPr>
        <w:t>A</w:t>
      </w:r>
      <w:r w:rsidRPr="00F3065F">
        <w:rPr>
          <w:rFonts w:hint="eastAsia"/>
          <w:b/>
          <w:bCs/>
          <w:lang w:eastAsia="zh-CN"/>
        </w:rPr>
        <w:t xml:space="preserve"> cell </w:t>
      </w:r>
      <w:r w:rsidRPr="00F3065F">
        <w:rPr>
          <w:b/>
          <w:bCs/>
        </w:rPr>
        <w:t>belonging to an</w:t>
      </w:r>
      <w:r w:rsidRPr="00F3065F">
        <w:rPr>
          <w:rFonts w:hint="eastAsia"/>
          <w:b/>
          <w:bCs/>
          <w:lang w:eastAsia="zh-CN"/>
        </w:rPr>
        <w:t>other node different from the target SN becomes the PSCell</w:t>
      </w:r>
      <w:r w:rsidRPr="00F3065F">
        <w:rPr>
          <w:rFonts w:hint="eastAsia"/>
          <w:b/>
          <w:bCs/>
          <w:lang w:eastAsia="zh-CN"/>
        </w:rPr>
        <w:t>;</w:t>
      </w:r>
    </w:p>
    <w:p w14:paraId="53B59DB7" w14:textId="4F0A9804" w:rsidR="00DF5875" w:rsidRPr="00F3065F" w:rsidRDefault="00C811FA" w:rsidP="00F3065F">
      <w:pPr>
        <w:numPr>
          <w:ilvl w:val="0"/>
          <w:numId w:val="6"/>
        </w:numPr>
        <w:tabs>
          <w:tab w:val="left" w:pos="420"/>
        </w:tabs>
        <w:jc w:val="both"/>
        <w:rPr>
          <w:rFonts w:eastAsia="等线" w:hint="eastAsia"/>
          <w:b/>
          <w:bCs/>
          <w:lang w:val="en-US" w:eastAsia="zh-CN"/>
        </w:rPr>
      </w:pPr>
      <w:r w:rsidRPr="00F3065F">
        <w:rPr>
          <w:b/>
          <w:bCs/>
          <w:lang w:eastAsia="zh-CN"/>
        </w:rPr>
        <w:t>The execution of Secondary Node Release procedure</w:t>
      </w:r>
      <w:r w:rsidR="00E9571E" w:rsidRPr="00F3065F">
        <w:rPr>
          <w:rFonts w:hint="eastAsia"/>
          <w:b/>
          <w:bCs/>
          <w:lang w:eastAsia="zh-CN"/>
        </w:rPr>
        <w:t xml:space="preserve"> or </w:t>
      </w:r>
      <w:r w:rsidR="00E9571E" w:rsidRPr="00F3065F">
        <w:rPr>
          <w:b/>
          <w:bCs/>
          <w:lang w:eastAsia="zh-CN"/>
        </w:rPr>
        <w:t>UE move</w:t>
      </w:r>
      <w:r w:rsidR="00E9571E" w:rsidRPr="00F3065F">
        <w:rPr>
          <w:rFonts w:hint="eastAsia"/>
          <w:b/>
          <w:bCs/>
          <w:lang w:eastAsia="zh-CN"/>
        </w:rPr>
        <w:t>s</w:t>
      </w:r>
      <w:r w:rsidR="00E9571E" w:rsidRPr="00F3065F">
        <w:rPr>
          <w:b/>
          <w:bCs/>
          <w:lang w:eastAsia="zh-CN"/>
        </w:rPr>
        <w:t xml:space="preserve"> to single connectivity with MN</w:t>
      </w:r>
      <w:r w:rsidR="00E9571E" w:rsidRPr="00F3065F">
        <w:rPr>
          <w:rFonts w:hint="eastAsia"/>
          <w:b/>
          <w:bCs/>
          <w:lang w:eastAsia="zh-CN"/>
        </w:rPr>
        <w:t>.</w:t>
      </w:r>
    </w:p>
    <w:p w14:paraId="6C17B23B" w14:textId="00274C0C" w:rsidR="00CF7F00" w:rsidRPr="008155A6" w:rsidRDefault="008155A6" w:rsidP="00BD1A85">
      <w:pPr>
        <w:pStyle w:val="20"/>
        <w:spacing w:before="240"/>
        <w:rPr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2.4 </w:t>
      </w:r>
      <w:r w:rsidR="00CF7F00" w:rsidRPr="008155A6">
        <w:rPr>
          <w:rFonts w:hint="eastAsia"/>
          <w:sz w:val="28"/>
          <w:szCs w:val="28"/>
          <w:lang w:val="en-US" w:eastAsia="zh-CN"/>
        </w:rPr>
        <w:t>Signaling procedures</w:t>
      </w:r>
    </w:p>
    <w:p w14:paraId="2C53D8B7" w14:textId="367767FC" w:rsidR="004C02A4" w:rsidRDefault="00645344" w:rsidP="00CF77EF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</w:t>
      </w:r>
      <w:r w:rsidR="004C02A4">
        <w:rPr>
          <w:rFonts w:eastAsia="等线" w:hint="eastAsia"/>
          <w:lang w:val="en-US" w:eastAsia="zh-CN"/>
        </w:rPr>
        <w:t>n light of the agreement achieved in RAN3</w:t>
      </w:r>
      <w:r>
        <w:rPr>
          <w:rFonts w:eastAsia="等线" w:hint="eastAsia"/>
          <w:lang w:val="en-US" w:eastAsia="zh-CN"/>
        </w:rPr>
        <w:t>#123bis</w:t>
      </w:r>
      <w:r w:rsidR="004C02A4">
        <w:rPr>
          <w:rFonts w:eastAsia="等线" w:hint="eastAsia"/>
          <w:lang w:val="en-US" w:eastAsia="zh-CN"/>
        </w:rPr>
        <w:t xml:space="preserve"> meeting [1], we have </w:t>
      </w:r>
      <w:r w:rsidR="004C02A4">
        <w:rPr>
          <w:rFonts w:eastAsia="等线"/>
          <w:lang w:val="en-US" w:eastAsia="zh-CN"/>
        </w:rPr>
        <w:t>“</w:t>
      </w:r>
      <w:r w:rsidR="004C02A4" w:rsidRPr="005F3039">
        <w:rPr>
          <w:rFonts w:eastAsia="等线"/>
          <w:lang w:val="en-US" w:eastAsia="zh-CN"/>
        </w:rPr>
        <w:t>inference at the MN</w:t>
      </w:r>
      <w:r w:rsidR="004C02A4">
        <w:rPr>
          <w:rFonts w:eastAsia="等线"/>
          <w:lang w:val="en-US" w:eastAsia="zh-CN"/>
        </w:rPr>
        <w:t>”</w:t>
      </w:r>
      <w:r w:rsidR="004C02A4">
        <w:rPr>
          <w:rFonts w:eastAsia="等线" w:hint="eastAsia"/>
          <w:lang w:val="en-US" w:eastAsia="zh-CN"/>
        </w:rPr>
        <w:t xml:space="preserve"> as the study </w:t>
      </w:r>
      <w:r w:rsidR="004C02A4" w:rsidRPr="005F3039">
        <w:rPr>
          <w:rFonts w:eastAsia="等线"/>
          <w:lang w:val="en-US" w:eastAsia="zh-CN"/>
        </w:rPr>
        <w:t>assum</w:t>
      </w:r>
      <w:r w:rsidR="004C02A4">
        <w:rPr>
          <w:rFonts w:eastAsia="等线" w:hint="eastAsia"/>
          <w:lang w:val="en-US" w:eastAsia="zh-CN"/>
        </w:rPr>
        <w:t xml:space="preserve">ption for </w:t>
      </w:r>
      <w:r w:rsidR="004C02A4" w:rsidRPr="005F3039">
        <w:rPr>
          <w:rFonts w:eastAsia="等线"/>
          <w:lang w:val="en-US" w:eastAsia="zh-CN"/>
        </w:rPr>
        <w:t>NR-DC</w:t>
      </w:r>
      <w:r w:rsidR="004C02A4">
        <w:rPr>
          <w:rFonts w:eastAsia="等线" w:hint="eastAsia"/>
          <w:lang w:val="en-US" w:eastAsia="zh-CN"/>
        </w:rPr>
        <w:t>.</w:t>
      </w:r>
    </w:p>
    <w:p w14:paraId="0FF165A7" w14:textId="3AD57D80" w:rsidR="00645344" w:rsidRPr="00645344" w:rsidRDefault="00645344" w:rsidP="00CF77EF">
      <w:pPr>
        <w:jc w:val="both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64534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Agree to take as baseline for the Mobility Optimization for NR-DC that the use case is studied assuming inference at the MN.</w:t>
      </w:r>
    </w:p>
    <w:p w14:paraId="7290CE80" w14:textId="12E94EA6" w:rsidR="00CF77EF" w:rsidRDefault="00CF77EF" w:rsidP="00CF77EF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In the case that AI/ML model is </w:t>
      </w:r>
      <w:r w:rsidRPr="0012151C">
        <w:rPr>
          <w:rFonts w:eastAsia="等线"/>
          <w:lang w:val="en-US" w:eastAsia="zh-CN"/>
        </w:rPr>
        <w:t>deployed</w:t>
      </w:r>
      <w:r>
        <w:rPr>
          <w:rFonts w:eastAsia="等线" w:hint="eastAsia"/>
          <w:lang w:val="en-US" w:eastAsia="zh-CN"/>
        </w:rPr>
        <w:t xml:space="preserve"> in MN, the MN could generate the p</w:t>
      </w:r>
      <w:r w:rsidRPr="0012151C">
        <w:rPr>
          <w:rFonts w:eastAsia="等线"/>
          <w:lang w:val="en-US" w:eastAsia="zh-CN"/>
        </w:rPr>
        <w:t xml:space="preserve">rediction </w:t>
      </w:r>
      <w:r>
        <w:rPr>
          <w:rFonts w:eastAsia="等线" w:hint="eastAsia"/>
          <w:lang w:val="en-US" w:eastAsia="zh-CN"/>
        </w:rPr>
        <w:t>i</w:t>
      </w:r>
      <w:r w:rsidRPr="0012151C">
        <w:rPr>
          <w:rFonts w:eastAsia="等线"/>
          <w:lang w:val="en-US" w:eastAsia="zh-CN"/>
        </w:rPr>
        <w:t>nformation</w:t>
      </w:r>
      <w:r>
        <w:rPr>
          <w:rFonts w:eastAsia="等线" w:hint="eastAsia"/>
          <w:lang w:val="en-US" w:eastAsia="zh-CN"/>
        </w:rPr>
        <w:t xml:space="preserve"> of NR-DC in advance. </w:t>
      </w:r>
      <w:r w:rsidR="007335B8">
        <w:rPr>
          <w:rFonts w:eastAsia="等线"/>
          <w:lang w:val="en-US" w:eastAsia="zh-CN"/>
        </w:rPr>
        <w:t>So,</w:t>
      </w:r>
      <w:r w:rsidR="00036856">
        <w:rPr>
          <w:rFonts w:eastAsia="等线" w:hint="eastAsia"/>
          <w:lang w:val="en-US" w:eastAsia="zh-CN"/>
        </w:rPr>
        <w:t xml:space="preserve"> we think on one hand, the p</w:t>
      </w:r>
      <w:r w:rsidR="00036856" w:rsidRPr="0012151C">
        <w:rPr>
          <w:rFonts w:eastAsia="等线"/>
          <w:lang w:val="en-US" w:eastAsia="zh-CN"/>
        </w:rPr>
        <w:t xml:space="preserve">rediction </w:t>
      </w:r>
      <w:r w:rsidR="00036856">
        <w:rPr>
          <w:rFonts w:eastAsia="等线" w:hint="eastAsia"/>
          <w:lang w:val="en-US" w:eastAsia="zh-CN"/>
        </w:rPr>
        <w:t>i</w:t>
      </w:r>
      <w:r w:rsidR="00036856" w:rsidRPr="0012151C">
        <w:rPr>
          <w:rFonts w:eastAsia="等线"/>
          <w:lang w:val="en-US" w:eastAsia="zh-CN"/>
        </w:rPr>
        <w:t>nformation</w:t>
      </w:r>
      <w:r w:rsidR="00036856">
        <w:rPr>
          <w:rFonts w:eastAsia="等线" w:hint="eastAsia"/>
          <w:lang w:val="en-US" w:eastAsia="zh-CN"/>
        </w:rPr>
        <w:t xml:space="preserve"> generated by the MN could be used by MN itself as the assistance information for </w:t>
      </w:r>
      <w:r w:rsidR="00036856">
        <w:t xml:space="preserve">target </w:t>
      </w:r>
      <w:r w:rsidR="00076C61">
        <w:rPr>
          <w:rFonts w:hint="eastAsia"/>
          <w:lang w:eastAsia="zh-CN"/>
        </w:rPr>
        <w:t>SN</w:t>
      </w:r>
      <w:r w:rsidR="00036856">
        <w:t xml:space="preserve"> selection</w:t>
      </w:r>
      <w:r w:rsidR="00036856">
        <w:rPr>
          <w:rFonts w:hint="eastAsia"/>
          <w:lang w:eastAsia="zh-CN"/>
        </w:rPr>
        <w:t xml:space="preserve"> for </w:t>
      </w:r>
      <w:r w:rsidR="00036856" w:rsidRPr="00036856">
        <w:rPr>
          <w:lang w:eastAsia="zh-CN"/>
        </w:rPr>
        <w:t>SN Addition and MN-initiated SN Change</w:t>
      </w:r>
      <w:r w:rsidR="00036856">
        <w:rPr>
          <w:rFonts w:hint="eastAsia"/>
          <w:lang w:eastAsia="zh-CN"/>
        </w:rPr>
        <w:t xml:space="preserve">. On the other hand, the MN could send the </w:t>
      </w:r>
      <w:r w:rsidR="00036856">
        <w:rPr>
          <w:rFonts w:eastAsia="等线" w:hint="eastAsia"/>
          <w:lang w:val="en-US" w:eastAsia="zh-CN"/>
        </w:rPr>
        <w:t>p</w:t>
      </w:r>
      <w:r w:rsidR="00036856" w:rsidRPr="0012151C">
        <w:rPr>
          <w:rFonts w:eastAsia="等线"/>
          <w:lang w:val="en-US" w:eastAsia="zh-CN"/>
        </w:rPr>
        <w:t xml:space="preserve">rediction </w:t>
      </w:r>
      <w:r w:rsidR="00036856">
        <w:rPr>
          <w:rFonts w:eastAsia="等线" w:hint="eastAsia"/>
          <w:lang w:val="en-US" w:eastAsia="zh-CN"/>
        </w:rPr>
        <w:t>i</w:t>
      </w:r>
      <w:r w:rsidR="00036856" w:rsidRPr="0012151C">
        <w:rPr>
          <w:rFonts w:eastAsia="等线"/>
          <w:lang w:val="en-US" w:eastAsia="zh-CN"/>
        </w:rPr>
        <w:t>nformation</w:t>
      </w:r>
      <w:r w:rsidR="00036856">
        <w:rPr>
          <w:rFonts w:eastAsia="等线" w:hint="eastAsia"/>
          <w:lang w:val="en-US" w:eastAsia="zh-CN"/>
        </w:rPr>
        <w:t xml:space="preserve"> to the </w:t>
      </w:r>
      <w:r w:rsidR="008557D2">
        <w:rPr>
          <w:rFonts w:eastAsia="等线" w:hint="eastAsia"/>
          <w:lang w:val="en-US" w:eastAsia="zh-CN"/>
        </w:rPr>
        <w:t xml:space="preserve">target SN for </w:t>
      </w:r>
      <w:r w:rsidR="008557D2" w:rsidRPr="004B6C56">
        <w:rPr>
          <w:rFonts w:eastAsia="等线"/>
          <w:lang w:val="en-US" w:eastAsia="zh-CN"/>
        </w:rPr>
        <w:t>resource reservation</w:t>
      </w:r>
      <w:r w:rsidR="008557D2">
        <w:rPr>
          <w:rFonts w:eastAsia="等线" w:hint="eastAsia"/>
          <w:lang w:val="en-US" w:eastAsia="zh-CN"/>
        </w:rPr>
        <w:t>.</w:t>
      </w:r>
    </w:p>
    <w:p w14:paraId="6E907C3E" w14:textId="05EFC748" w:rsidR="000518BD" w:rsidRDefault="00A07177" w:rsidP="00CF7F00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lastRenderedPageBreak/>
        <w:t xml:space="preserve">Proposal </w:t>
      </w:r>
      <w:r w:rsidR="00AA6A7A">
        <w:rPr>
          <w:rFonts w:eastAsia="等线" w:hint="eastAsia"/>
          <w:b/>
          <w:bCs/>
          <w:lang w:val="en-US" w:eastAsia="zh-CN"/>
        </w:rPr>
        <w:t>9</w:t>
      </w:r>
      <w:r w:rsidRPr="00EF18CE">
        <w:rPr>
          <w:rFonts w:eastAsia="等线" w:hint="eastAsia"/>
          <w:b/>
          <w:bCs/>
          <w:lang w:val="en-US" w:eastAsia="zh-CN"/>
        </w:rPr>
        <w:t>:</w:t>
      </w:r>
      <w:r w:rsidR="008557D2">
        <w:rPr>
          <w:rFonts w:eastAsia="等线" w:hint="eastAsia"/>
          <w:b/>
          <w:bCs/>
          <w:lang w:val="en-US" w:eastAsia="zh-CN"/>
        </w:rPr>
        <w:t xml:space="preserve"> After </w:t>
      </w:r>
      <w:r w:rsidR="00187BC0">
        <w:rPr>
          <w:rFonts w:eastAsia="等线" w:hint="eastAsia"/>
          <w:b/>
          <w:bCs/>
          <w:lang w:val="en-US" w:eastAsia="zh-CN"/>
        </w:rPr>
        <w:t xml:space="preserve">MN generate </w:t>
      </w:r>
      <w:r w:rsidR="00AA6A7A">
        <w:rPr>
          <w:rFonts w:eastAsia="等线" w:hint="eastAsia"/>
          <w:b/>
          <w:bCs/>
          <w:lang w:val="en-US" w:eastAsia="zh-CN"/>
        </w:rPr>
        <w:t>the</w:t>
      </w:r>
      <w:r w:rsidR="00187BC0">
        <w:rPr>
          <w:rFonts w:eastAsia="等线" w:hint="eastAsia"/>
          <w:b/>
          <w:bCs/>
          <w:lang w:val="en-US" w:eastAsia="zh-CN"/>
        </w:rPr>
        <w:t xml:space="preserve"> </w:t>
      </w:r>
      <w:r w:rsidR="00187BC0" w:rsidRPr="00F53823">
        <w:rPr>
          <w:rFonts w:eastAsia="等线"/>
          <w:b/>
          <w:bCs/>
          <w:lang w:val="en-US" w:eastAsia="zh-CN"/>
        </w:rPr>
        <w:t>prediction information</w:t>
      </w:r>
      <w:r w:rsidR="00276383">
        <w:rPr>
          <w:rFonts w:eastAsia="等线" w:hint="eastAsia"/>
          <w:b/>
          <w:bCs/>
          <w:lang w:val="en-US" w:eastAsia="zh-CN"/>
        </w:rPr>
        <w:t xml:space="preserve"> (</w:t>
      </w:r>
      <w:r w:rsidR="00C9741C">
        <w:rPr>
          <w:rFonts w:eastAsia="等线" w:hint="eastAsia"/>
          <w:b/>
          <w:bCs/>
          <w:lang w:val="en-US" w:eastAsia="zh-CN"/>
        </w:rPr>
        <w:t>e.g.,</w:t>
      </w:r>
      <w:r w:rsidR="00276383">
        <w:rPr>
          <w:rFonts w:eastAsia="等线" w:hint="eastAsia"/>
          <w:b/>
          <w:bCs/>
          <w:lang w:val="en-US" w:eastAsia="zh-CN"/>
        </w:rPr>
        <w:t xml:space="preserve"> t</w:t>
      </w:r>
      <w:r w:rsidR="00276383" w:rsidRPr="00C53100">
        <w:rPr>
          <w:rFonts w:eastAsia="等线"/>
          <w:b/>
          <w:bCs/>
          <w:lang w:val="en-US" w:eastAsia="zh-CN"/>
        </w:rPr>
        <w:t>he predicted target PSCell(s) within the target SN</w:t>
      </w:r>
      <w:r w:rsidR="00276383">
        <w:rPr>
          <w:rFonts w:eastAsia="等线" w:hint="eastAsia"/>
          <w:b/>
          <w:bCs/>
          <w:lang w:val="en-US" w:eastAsia="zh-CN"/>
        </w:rPr>
        <w:t xml:space="preserve"> and t</w:t>
      </w:r>
      <w:r w:rsidR="00276383" w:rsidRPr="007E5DD2">
        <w:rPr>
          <w:rFonts w:eastAsia="等线"/>
          <w:b/>
          <w:bCs/>
        </w:rPr>
        <w:t>he predicted time duration of connectivity with the predicted target PSCell(s)</w:t>
      </w:r>
      <w:r w:rsidR="00276383">
        <w:rPr>
          <w:rFonts w:eastAsia="等线" w:hint="eastAsia"/>
          <w:b/>
          <w:bCs/>
          <w:lang w:eastAsia="zh-CN"/>
        </w:rPr>
        <w:t>)</w:t>
      </w:r>
      <w:r w:rsidR="00187BC0" w:rsidRPr="00F53823">
        <w:rPr>
          <w:rFonts w:eastAsia="等线"/>
          <w:b/>
          <w:bCs/>
          <w:lang w:val="en-US" w:eastAsia="zh-CN"/>
        </w:rPr>
        <w:t xml:space="preserve"> of NR-DC</w:t>
      </w:r>
      <w:r w:rsidR="00187BC0">
        <w:rPr>
          <w:rFonts w:eastAsia="等线" w:hint="eastAsia"/>
          <w:b/>
          <w:bCs/>
          <w:lang w:val="en-US" w:eastAsia="zh-CN"/>
        </w:rPr>
        <w:t xml:space="preserve">, </w:t>
      </w:r>
    </w:p>
    <w:p w14:paraId="54BCC231" w14:textId="0840BE8F" w:rsidR="00A07177" w:rsidRDefault="000518BD" w:rsidP="000518B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 w:hint="eastAsia"/>
          <w:b/>
          <w:bCs/>
          <w:lang w:val="en-US" w:eastAsia="zh-CN"/>
        </w:rPr>
        <w:t>T</w:t>
      </w:r>
      <w:r w:rsidR="00187BC0" w:rsidRPr="000518BD">
        <w:rPr>
          <w:rFonts w:eastAsia="等线" w:hint="eastAsia"/>
          <w:b/>
          <w:bCs/>
          <w:lang w:val="en-US" w:eastAsia="zh-CN"/>
        </w:rPr>
        <w:t xml:space="preserve">he MN could use the </w:t>
      </w:r>
      <w:r w:rsidR="00187BC0" w:rsidRPr="000518BD">
        <w:rPr>
          <w:rFonts w:eastAsia="等线"/>
          <w:b/>
          <w:bCs/>
          <w:lang w:val="en-US" w:eastAsia="zh-CN"/>
        </w:rPr>
        <w:t>prediction information</w:t>
      </w:r>
      <w:r w:rsidR="00187BC0" w:rsidRPr="000518BD">
        <w:rPr>
          <w:rFonts w:eastAsia="等线" w:hint="eastAsia"/>
          <w:b/>
          <w:bCs/>
          <w:lang w:val="en-US" w:eastAsia="zh-CN"/>
        </w:rPr>
        <w:t xml:space="preserve"> as the assistance information for </w:t>
      </w:r>
      <w:r w:rsidR="00187BC0" w:rsidRPr="000518BD">
        <w:rPr>
          <w:rFonts w:eastAsia="等线"/>
          <w:b/>
          <w:bCs/>
          <w:lang w:val="en-US" w:eastAsia="zh-CN"/>
        </w:rPr>
        <w:t xml:space="preserve">target </w:t>
      </w:r>
      <w:r w:rsidR="00AA6A7A">
        <w:rPr>
          <w:rFonts w:eastAsia="等线" w:hint="eastAsia"/>
          <w:b/>
          <w:bCs/>
          <w:lang w:val="en-US" w:eastAsia="zh-CN"/>
        </w:rPr>
        <w:t xml:space="preserve">SN </w:t>
      </w:r>
      <w:r w:rsidR="00187BC0" w:rsidRPr="000518BD">
        <w:rPr>
          <w:rFonts w:eastAsia="等线"/>
          <w:b/>
          <w:bCs/>
          <w:lang w:val="en-US" w:eastAsia="zh-CN"/>
        </w:rPr>
        <w:t>selection</w:t>
      </w:r>
      <w:r w:rsidR="00187BC0" w:rsidRPr="000518BD">
        <w:rPr>
          <w:rFonts w:eastAsia="等线" w:hint="eastAsia"/>
          <w:b/>
          <w:bCs/>
          <w:lang w:val="en-US" w:eastAsia="zh-CN"/>
        </w:rPr>
        <w:t xml:space="preserve"> for </w:t>
      </w:r>
      <w:r w:rsidR="00187BC0" w:rsidRPr="000518BD">
        <w:rPr>
          <w:rFonts w:eastAsia="等线"/>
          <w:b/>
          <w:bCs/>
          <w:lang w:val="en-US" w:eastAsia="zh-CN"/>
        </w:rPr>
        <w:t>SN Addition and MN-initiated SN Change</w:t>
      </w:r>
      <w:r w:rsidR="00187BC0" w:rsidRPr="000518BD">
        <w:rPr>
          <w:rFonts w:eastAsia="等线" w:hint="eastAsia"/>
          <w:b/>
          <w:bCs/>
          <w:lang w:val="en-US" w:eastAsia="zh-CN"/>
        </w:rPr>
        <w:t>.</w:t>
      </w:r>
    </w:p>
    <w:p w14:paraId="40CAEED4" w14:textId="2B335C88" w:rsidR="00187BC0" w:rsidRDefault="00187BC0" w:rsidP="000518B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 w:hint="eastAsia"/>
          <w:b/>
          <w:bCs/>
          <w:lang w:val="en-US" w:eastAsia="zh-CN"/>
        </w:rPr>
        <w:t xml:space="preserve">The MN </w:t>
      </w:r>
      <w:r w:rsidR="000518BD" w:rsidRPr="000518BD">
        <w:rPr>
          <w:rFonts w:eastAsia="等线" w:hint="eastAsia"/>
          <w:b/>
          <w:bCs/>
          <w:lang w:val="en-US" w:eastAsia="zh-CN"/>
        </w:rPr>
        <w:t xml:space="preserve">could send the </w:t>
      </w:r>
      <w:r w:rsidR="000518BD" w:rsidRPr="000518BD">
        <w:rPr>
          <w:rFonts w:eastAsia="等线"/>
          <w:b/>
          <w:bCs/>
          <w:lang w:val="en-US" w:eastAsia="zh-CN"/>
        </w:rPr>
        <w:t>prediction information</w:t>
      </w:r>
      <w:r w:rsidR="000518BD" w:rsidRPr="000518BD">
        <w:rPr>
          <w:rFonts w:eastAsia="等线" w:hint="eastAsia"/>
          <w:b/>
          <w:bCs/>
          <w:lang w:val="en-US" w:eastAsia="zh-CN"/>
        </w:rPr>
        <w:t xml:space="preserve"> to </w:t>
      </w:r>
      <w:r w:rsidR="00615269">
        <w:rPr>
          <w:rFonts w:eastAsia="等线" w:hint="eastAsia"/>
          <w:b/>
          <w:bCs/>
          <w:lang w:val="en-US" w:eastAsia="zh-CN"/>
        </w:rPr>
        <w:t xml:space="preserve">the </w:t>
      </w:r>
      <w:r w:rsidR="000518BD" w:rsidRPr="000518BD">
        <w:rPr>
          <w:rFonts w:eastAsia="等线"/>
          <w:b/>
          <w:bCs/>
          <w:lang w:val="en-US" w:eastAsia="zh-CN"/>
        </w:rPr>
        <w:t>target SN for resource reservation</w:t>
      </w:r>
      <w:r w:rsidR="000518BD" w:rsidRPr="000518BD">
        <w:rPr>
          <w:rFonts w:eastAsia="等线" w:hint="eastAsia"/>
          <w:b/>
          <w:bCs/>
          <w:lang w:val="en-US" w:eastAsia="zh-CN"/>
        </w:rPr>
        <w:t>.</w:t>
      </w:r>
    </w:p>
    <w:p w14:paraId="67094FF2" w14:textId="54D0F6E3" w:rsidR="00C81E1E" w:rsidRDefault="00C81E1E">
      <w:pPr>
        <w:jc w:val="both"/>
        <w:rPr>
          <w:lang w:eastAsia="zh-CN"/>
        </w:rPr>
      </w:pPr>
      <w:r w:rsidRPr="00C81E1E">
        <w:rPr>
          <w:rFonts w:eastAsia="宋体" w:hint="eastAsia"/>
          <w:lang w:val="en-US" w:eastAsia="zh-CN"/>
        </w:rPr>
        <w:t>For t</w:t>
      </w:r>
      <w:r w:rsidRPr="00C81E1E">
        <w:rPr>
          <w:rFonts w:eastAsia="宋体"/>
          <w:lang w:val="en-US" w:eastAsia="zh-CN"/>
        </w:rPr>
        <w:t>he collection of measured information of Mobility Optimization for NR-DC</w:t>
      </w:r>
      <w:r>
        <w:rPr>
          <w:rFonts w:eastAsia="宋体" w:hint="eastAsia"/>
          <w:lang w:val="en-US" w:eastAsia="zh-CN"/>
        </w:rPr>
        <w:t xml:space="preserve">, we think the </w:t>
      </w:r>
      <w:r>
        <w:rPr>
          <w:rFonts w:eastAsia="宋体"/>
          <w:lang w:val="en-US" w:eastAsia="zh-CN"/>
        </w:rPr>
        <w:t>target</w:t>
      </w:r>
      <w:r>
        <w:rPr>
          <w:rFonts w:eastAsia="宋体" w:hint="eastAsia"/>
          <w:lang w:val="en-US" w:eastAsia="zh-CN"/>
        </w:rPr>
        <w:t xml:space="preserve"> SN could report the </w:t>
      </w:r>
      <w:r w:rsidRPr="00C81E1E">
        <w:rPr>
          <w:rFonts w:eastAsia="宋体"/>
          <w:lang w:val="en-US" w:eastAsia="zh-CN"/>
        </w:rPr>
        <w:t>measured information</w:t>
      </w:r>
      <w:r>
        <w:rPr>
          <w:rFonts w:eastAsia="宋体" w:hint="eastAsia"/>
          <w:lang w:val="en-US" w:eastAsia="zh-CN"/>
        </w:rPr>
        <w:t xml:space="preserve"> to MN </w:t>
      </w:r>
      <w:r>
        <w:rPr>
          <w:rFonts w:eastAsia="等线" w:hint="eastAsia"/>
          <w:lang w:val="en-US" w:eastAsia="zh-CN"/>
        </w:rPr>
        <w:t xml:space="preserve">for </w:t>
      </w:r>
      <w:r w:rsidRPr="00036856">
        <w:rPr>
          <w:lang w:eastAsia="zh-CN"/>
        </w:rPr>
        <w:t>SN Addition and MN-initiated SN Change</w:t>
      </w:r>
      <w:r>
        <w:rPr>
          <w:rFonts w:hint="eastAsia"/>
          <w:lang w:eastAsia="zh-CN"/>
        </w:rPr>
        <w:t xml:space="preserve">. </w:t>
      </w:r>
    </w:p>
    <w:p w14:paraId="4105B244" w14:textId="63097F90" w:rsidR="00DD269C" w:rsidRDefault="00DD269C" w:rsidP="00AA6A7A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AA6A7A">
        <w:rPr>
          <w:rFonts w:eastAsia="等线" w:hint="eastAsia"/>
          <w:b/>
          <w:bCs/>
          <w:lang w:val="en-US" w:eastAsia="zh-CN"/>
        </w:rPr>
        <w:t>10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1792C">
        <w:rPr>
          <w:rFonts w:eastAsia="宋体" w:hint="eastAsia"/>
          <w:b/>
          <w:bCs/>
          <w:lang w:val="en-US" w:eastAsia="zh-CN"/>
        </w:rPr>
        <w:t>For t</w:t>
      </w:r>
      <w:r w:rsidRPr="00D1792C">
        <w:rPr>
          <w:rFonts w:eastAsia="宋体"/>
          <w:b/>
          <w:bCs/>
          <w:lang w:val="en-US" w:eastAsia="zh-CN"/>
        </w:rPr>
        <w:t>he collection of measured information for NR-DC</w:t>
      </w:r>
      <w:r w:rsidRPr="00D1792C">
        <w:rPr>
          <w:rFonts w:eastAsia="宋体" w:hint="eastAsia"/>
          <w:b/>
          <w:bCs/>
          <w:lang w:val="en-US" w:eastAsia="zh-CN"/>
        </w:rPr>
        <w:t xml:space="preserve">, </w:t>
      </w:r>
      <w:r w:rsidR="00AA6A7A">
        <w:rPr>
          <w:rFonts w:eastAsia="宋体" w:hint="eastAsia"/>
          <w:b/>
          <w:bCs/>
          <w:lang w:val="en-US" w:eastAsia="zh-CN"/>
        </w:rPr>
        <w:t xml:space="preserve">the </w:t>
      </w:r>
      <w:r w:rsidRPr="00DD269C">
        <w:rPr>
          <w:rFonts w:eastAsia="等线"/>
          <w:b/>
          <w:bCs/>
          <w:lang w:val="en-US" w:eastAsia="zh-CN"/>
        </w:rPr>
        <w:t>target</w:t>
      </w:r>
      <w:r w:rsidRPr="00DD269C">
        <w:rPr>
          <w:rFonts w:eastAsia="等线" w:hint="eastAsia"/>
          <w:b/>
          <w:bCs/>
          <w:lang w:val="en-US" w:eastAsia="zh-CN"/>
        </w:rPr>
        <w:t xml:space="preserve"> SN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AA6A7A">
        <w:rPr>
          <w:rFonts w:eastAsia="等线" w:hint="eastAsia"/>
          <w:b/>
          <w:bCs/>
          <w:lang w:val="en-US" w:eastAsia="zh-CN"/>
        </w:rPr>
        <w:t xml:space="preserve">could </w:t>
      </w:r>
      <w:r w:rsidRPr="00DD269C">
        <w:rPr>
          <w:rFonts w:eastAsia="等线" w:hint="eastAsia"/>
          <w:b/>
          <w:bCs/>
          <w:lang w:val="en-US" w:eastAsia="zh-CN"/>
        </w:rPr>
        <w:t xml:space="preserve">report the </w:t>
      </w:r>
      <w:r w:rsidRPr="00DD269C">
        <w:rPr>
          <w:rFonts w:eastAsia="等线"/>
          <w:b/>
          <w:bCs/>
          <w:lang w:val="en-US" w:eastAsia="zh-CN"/>
        </w:rPr>
        <w:t>measured information</w:t>
      </w:r>
      <w:r w:rsidRPr="00DD269C">
        <w:rPr>
          <w:rFonts w:eastAsia="等线" w:hint="eastAsia"/>
          <w:b/>
          <w:bCs/>
          <w:lang w:val="en-US" w:eastAsia="zh-CN"/>
        </w:rPr>
        <w:t xml:space="preserve"> to MN for </w:t>
      </w:r>
      <w:r w:rsidRPr="00DD269C">
        <w:rPr>
          <w:rFonts w:eastAsia="等线"/>
          <w:b/>
          <w:bCs/>
          <w:lang w:val="en-US" w:eastAsia="zh-CN"/>
        </w:rPr>
        <w:t>SN Addition and MN-initiated SN Change</w:t>
      </w:r>
      <w:r w:rsidR="00AA6A7A">
        <w:rPr>
          <w:rFonts w:eastAsia="等线" w:hint="eastAsia"/>
          <w:b/>
          <w:bCs/>
          <w:lang w:val="en-US" w:eastAsia="zh-CN"/>
        </w:rPr>
        <w:t>.</w:t>
      </w:r>
    </w:p>
    <w:p w14:paraId="184019B0" w14:textId="77777777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Conclusion</w:t>
      </w:r>
    </w:p>
    <w:p w14:paraId="6E262E1B" w14:textId="52BAD98C" w:rsidR="00693241" w:rsidRDefault="00000000" w:rsidP="00E07DD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e </w:t>
      </w:r>
      <w:r w:rsidR="00D1792C">
        <w:rPr>
          <w:rFonts w:eastAsia="等线"/>
          <w:lang w:val="en-US" w:eastAsia="zh-CN"/>
        </w:rPr>
        <w:t>discuss on</w:t>
      </w:r>
      <w:r w:rsidR="00D1792C">
        <w:rPr>
          <w:rFonts w:eastAsia="等线" w:hint="eastAsia"/>
          <w:lang w:val="en-US" w:eastAsia="zh-CN"/>
        </w:rPr>
        <w:t xml:space="preserve"> the scenarios and </w:t>
      </w:r>
      <w:r w:rsidR="00D1792C" w:rsidRPr="003810B8">
        <w:rPr>
          <w:rFonts w:eastAsia="等线"/>
          <w:lang w:val="en-US" w:eastAsia="zh-CN"/>
        </w:rPr>
        <w:t>solution</w:t>
      </w:r>
      <w:r w:rsidR="00D1792C">
        <w:rPr>
          <w:rFonts w:eastAsia="等线" w:hint="eastAsia"/>
          <w:lang w:val="en-US" w:eastAsia="zh-CN"/>
        </w:rPr>
        <w:t>s</w:t>
      </w:r>
      <w:r w:rsidR="00D1792C" w:rsidRPr="003810B8">
        <w:rPr>
          <w:rFonts w:eastAsia="等线"/>
          <w:lang w:val="en-US" w:eastAsia="zh-CN"/>
        </w:rPr>
        <w:t xml:space="preserve"> for</w:t>
      </w:r>
      <w:r w:rsidR="00D1792C" w:rsidRPr="003810B8">
        <w:rPr>
          <w:rFonts w:eastAsia="等线" w:hint="eastAsia"/>
          <w:lang w:val="en-US" w:eastAsia="zh-CN"/>
        </w:rPr>
        <w:t xml:space="preserve"> </w:t>
      </w:r>
      <w:r w:rsidR="00D1792C" w:rsidRPr="00C80E51">
        <w:rPr>
          <w:rFonts w:eastAsia="等线"/>
          <w:lang w:val="en-US" w:eastAsia="zh-CN"/>
        </w:rPr>
        <w:t>NR-DC</w:t>
      </w:r>
      <w:r w:rsidR="00D1792C">
        <w:rPr>
          <w:rFonts w:eastAsia="等线" w:hint="eastAsia"/>
          <w:lang w:val="en-US" w:eastAsia="zh-CN"/>
        </w:rPr>
        <w:t xml:space="preserve"> </w:t>
      </w:r>
      <w:r w:rsidR="00D1792C" w:rsidRPr="00261D74">
        <w:rPr>
          <w:rFonts w:eastAsia="等线"/>
          <w:lang w:val="en-US" w:eastAsia="zh-CN"/>
        </w:rPr>
        <w:t>mobility optimization</w:t>
      </w:r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have the following </w:t>
      </w:r>
      <w:r>
        <w:rPr>
          <w:rFonts w:eastAsia="宋体"/>
          <w:lang w:val="en-US" w:eastAsia="zh-CN"/>
        </w:rPr>
        <w:t xml:space="preserve">observations and </w:t>
      </w:r>
      <w:r>
        <w:rPr>
          <w:rFonts w:eastAsia="宋体"/>
          <w:lang w:eastAsia="zh-CN"/>
        </w:rPr>
        <w:t>proposals:</w:t>
      </w:r>
    </w:p>
    <w:p w14:paraId="2DBD58C9" w14:textId="3E58719D" w:rsidR="00E07DD8" w:rsidRDefault="00E07DD8" w:rsidP="00E07DD8">
      <w:pPr>
        <w:jc w:val="both"/>
        <w:rPr>
          <w:rFonts w:eastAsia="宋体"/>
          <w:lang w:eastAsia="zh-CN"/>
        </w:rPr>
      </w:pPr>
      <w:r w:rsidRPr="00880892">
        <w:rPr>
          <w:rFonts w:eastAsia="等线"/>
          <w:b/>
          <w:bCs/>
          <w:i/>
          <w:iCs/>
          <w:u w:val="single"/>
          <w:lang w:val="en-US" w:eastAsia="zh-CN"/>
        </w:rPr>
        <w:t>S</w:t>
      </w:r>
      <w:r w:rsidRPr="00880892">
        <w:rPr>
          <w:rFonts w:eastAsia="等线" w:hint="eastAsia"/>
          <w:b/>
          <w:bCs/>
          <w:i/>
          <w:iCs/>
          <w:u w:val="single"/>
          <w:lang w:val="en-US" w:eastAsia="zh-CN"/>
        </w:rPr>
        <w:t xml:space="preserve">cenarios of AI/ML based </w:t>
      </w:r>
      <w:r w:rsidRPr="00880892">
        <w:rPr>
          <w:rFonts w:eastAsia="等线"/>
          <w:b/>
          <w:bCs/>
          <w:i/>
          <w:iCs/>
          <w:u w:val="single"/>
          <w:lang w:val="en-US" w:eastAsia="zh-CN"/>
        </w:rPr>
        <w:t>Mobility optimization for NR-DC</w:t>
      </w:r>
    </w:p>
    <w:p w14:paraId="6F8BC05D" w14:textId="77777777" w:rsidR="00E07DD8" w:rsidRDefault="00E07DD8" w:rsidP="00E07DD8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1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 w:hint="eastAsia"/>
          <w:b/>
          <w:bCs/>
          <w:lang w:val="en-US" w:eastAsia="zh-CN"/>
        </w:rPr>
        <w:t>RAN3 consider</w:t>
      </w:r>
      <w:r>
        <w:rPr>
          <w:rFonts w:eastAsia="等线" w:hint="eastAsia"/>
          <w:b/>
          <w:bCs/>
          <w:lang w:val="en-US" w:eastAsia="zh-CN"/>
        </w:rPr>
        <w:t xml:space="preserve">s the </w:t>
      </w:r>
      <w:r>
        <w:rPr>
          <w:rFonts w:eastAsia="等线"/>
          <w:b/>
          <w:bCs/>
          <w:lang w:val="en-US" w:eastAsia="zh-CN"/>
        </w:rPr>
        <w:t>following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572086">
        <w:rPr>
          <w:rFonts w:eastAsia="等线"/>
          <w:b/>
          <w:bCs/>
          <w:lang w:val="en-US" w:eastAsia="zh-CN"/>
        </w:rPr>
        <w:t>scenario</w:t>
      </w:r>
      <w:r>
        <w:rPr>
          <w:rFonts w:eastAsia="等线" w:hint="eastAsia"/>
          <w:b/>
          <w:bCs/>
          <w:lang w:val="en-US" w:eastAsia="zh-CN"/>
        </w:rPr>
        <w:t>s</w:t>
      </w:r>
      <w:r w:rsidRPr="003E6572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in </w:t>
      </w:r>
      <w:r w:rsidRPr="003E6572">
        <w:rPr>
          <w:rFonts w:eastAsia="等线"/>
          <w:b/>
          <w:bCs/>
          <w:lang w:val="en-US" w:eastAsia="zh-CN"/>
        </w:rPr>
        <w:t>Rel-19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160575">
        <w:rPr>
          <w:rFonts w:eastAsia="等线"/>
          <w:b/>
          <w:bCs/>
          <w:lang w:val="en-US" w:eastAsia="zh-CN"/>
        </w:rPr>
        <w:t>Mobility Optimization for NR-DC</w:t>
      </w:r>
      <w:r w:rsidRPr="003E6572">
        <w:rPr>
          <w:rFonts w:eastAsia="等线"/>
          <w:b/>
          <w:bCs/>
          <w:lang w:val="en-US" w:eastAsia="zh-CN"/>
        </w:rPr>
        <w:t>.</w:t>
      </w:r>
    </w:p>
    <w:p w14:paraId="5F5FB3BB" w14:textId="77777777" w:rsidR="00E07DD8" w:rsidRDefault="00E07DD8" w:rsidP="00E07DD8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160575">
        <w:rPr>
          <w:rFonts w:eastAsia="等线"/>
          <w:b/>
          <w:bCs/>
          <w:lang w:val="en-US" w:eastAsia="zh-CN"/>
        </w:rPr>
        <w:t xml:space="preserve">SN Addition </w:t>
      </w:r>
    </w:p>
    <w:p w14:paraId="757F0830" w14:textId="77777777" w:rsidR="00E07DD8" w:rsidRDefault="00E07DD8" w:rsidP="00E07DD8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3775F7">
        <w:rPr>
          <w:rFonts w:eastAsia="等线"/>
          <w:b/>
          <w:bCs/>
          <w:lang w:val="en-US" w:eastAsia="zh-CN"/>
        </w:rPr>
        <w:t>MN-initiated SN change</w:t>
      </w:r>
      <w:r w:rsidRPr="00160575">
        <w:rPr>
          <w:rFonts w:eastAsia="等线"/>
          <w:b/>
          <w:bCs/>
          <w:lang w:val="en-US" w:eastAsia="zh-CN"/>
        </w:rPr>
        <w:t xml:space="preserve"> </w:t>
      </w:r>
    </w:p>
    <w:p w14:paraId="4A7BDF06" w14:textId="77777777" w:rsidR="00276383" w:rsidRDefault="00276383" w:rsidP="00276383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Observation 1: The complete mechanism of UE Trajectory prediction/collection for one hop target NG-RAN node was specified in Rel-18, including</w:t>
      </w:r>
    </w:p>
    <w:p w14:paraId="0D27D621" w14:textId="77777777" w:rsidR="00276383" w:rsidRPr="00886F5F" w:rsidRDefault="00276383" w:rsidP="00276383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The predicted UE Trajectory</w:t>
      </w:r>
    </w:p>
    <w:p w14:paraId="4C4E6782" w14:textId="77777777" w:rsidR="00276383" w:rsidRPr="00BE657E" w:rsidRDefault="00276383" w:rsidP="00276383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The measured UE Trajectory </w:t>
      </w:r>
      <w:r w:rsidRPr="00886F5F">
        <w:rPr>
          <w:rFonts w:eastAsia="等线"/>
          <w:b/>
          <w:bCs/>
          <w:lang w:val="en-US" w:eastAsia="zh-CN"/>
        </w:rPr>
        <w:t>collection</w:t>
      </w:r>
      <w:r>
        <w:rPr>
          <w:rFonts w:eastAsia="等线" w:hint="eastAsia"/>
          <w:b/>
          <w:bCs/>
          <w:lang w:val="en-US" w:eastAsia="zh-CN"/>
        </w:rPr>
        <w:t>, including trigger conditions</w:t>
      </w:r>
      <w:r w:rsidRPr="00886F5F">
        <w:rPr>
          <w:rFonts w:eastAsia="等线"/>
          <w:b/>
          <w:bCs/>
          <w:lang w:val="en-US" w:eastAsia="zh-CN"/>
        </w:rPr>
        <w:t xml:space="preserve"> of UE Trajectory Collection</w:t>
      </w:r>
    </w:p>
    <w:p w14:paraId="76E5D6EA" w14:textId="77777777" w:rsidR="00276383" w:rsidRDefault="00276383" w:rsidP="00276383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Pr="00886F5F">
        <w:rPr>
          <w:rFonts w:eastAsia="等线"/>
          <w:b/>
          <w:bCs/>
          <w:lang w:val="en-US" w:eastAsia="zh-CN"/>
        </w:rPr>
        <w:t>he related signaling procedures</w:t>
      </w:r>
    </w:p>
    <w:p w14:paraId="52980FF3" w14:textId="77777777" w:rsidR="00276383" w:rsidRPr="00276383" w:rsidRDefault="00276383" w:rsidP="00276383">
      <w:pPr>
        <w:jc w:val="both"/>
        <w:rPr>
          <w:rFonts w:eastAsia="等线" w:hint="eastAsia"/>
          <w:b/>
          <w:bCs/>
          <w:lang w:val="en-US" w:eastAsia="zh-CN"/>
        </w:rPr>
      </w:pPr>
      <w:r w:rsidRPr="00276383">
        <w:rPr>
          <w:rFonts w:eastAsia="等线" w:hint="eastAsia"/>
          <w:b/>
          <w:bCs/>
          <w:lang w:val="en-US" w:eastAsia="zh-CN"/>
        </w:rPr>
        <w:t xml:space="preserve">Proposal 2: For </w:t>
      </w:r>
      <w:r w:rsidRPr="00276383">
        <w:rPr>
          <w:rFonts w:eastAsia="等线"/>
          <w:b/>
          <w:bCs/>
          <w:lang w:val="en-US" w:eastAsia="zh-CN"/>
        </w:rPr>
        <w:t>the normative work of AI/ML based Mobility Optimization for NR-DC</w:t>
      </w:r>
      <w:r w:rsidRPr="00276383">
        <w:rPr>
          <w:rFonts w:eastAsia="等线" w:hint="eastAsia"/>
          <w:b/>
          <w:bCs/>
          <w:lang w:val="en-US" w:eastAsia="zh-CN"/>
        </w:rPr>
        <w:t xml:space="preserve">, it is proposed to </w:t>
      </w:r>
      <w:r w:rsidRPr="00276383">
        <w:rPr>
          <w:rFonts w:eastAsia="等线"/>
          <w:b/>
          <w:bCs/>
          <w:lang w:val="en-US" w:eastAsia="zh-CN"/>
        </w:rPr>
        <w:t>reuse the existing mechanisms in Rel-18 as much as possible and only introduce the necessary enhancements for application to NR-DC scenario.</w:t>
      </w:r>
    </w:p>
    <w:p w14:paraId="713E6791" w14:textId="77777777" w:rsidR="00E07DD8" w:rsidRPr="00276383" w:rsidRDefault="00E07DD8" w:rsidP="00D1792C">
      <w:pPr>
        <w:jc w:val="both"/>
        <w:rPr>
          <w:rFonts w:eastAsia="宋体"/>
          <w:b/>
          <w:bCs/>
          <w:lang w:val="en-US" w:eastAsia="zh-CN"/>
        </w:rPr>
      </w:pPr>
    </w:p>
    <w:p w14:paraId="5F9AD3B2" w14:textId="021827E8" w:rsidR="00D1792C" w:rsidRPr="00C16F96" w:rsidRDefault="00D1792C" w:rsidP="00D1792C">
      <w:pPr>
        <w:jc w:val="both"/>
        <w:rPr>
          <w:rFonts w:eastAsia="等线"/>
          <w:i/>
          <w:iCs/>
          <w:u w:val="single"/>
          <w:lang w:val="en-US" w:eastAsia="zh-CN"/>
        </w:rPr>
      </w:pPr>
      <w:r>
        <w:rPr>
          <w:rFonts w:eastAsia="等线" w:hint="eastAsia"/>
          <w:b/>
          <w:bCs/>
          <w:i/>
          <w:iCs/>
          <w:u w:val="single"/>
          <w:lang w:val="en-US" w:eastAsia="zh-CN"/>
        </w:rPr>
        <w:t>P</w:t>
      </w:r>
      <w:r w:rsidRPr="00BE657E">
        <w:rPr>
          <w:rFonts w:eastAsia="等线"/>
          <w:b/>
          <w:bCs/>
          <w:i/>
          <w:iCs/>
          <w:u w:val="single"/>
          <w:lang w:val="en-US" w:eastAsia="zh-CN"/>
        </w:rPr>
        <w:t xml:space="preserve">rediction </w:t>
      </w:r>
      <w:r w:rsidRPr="00A37D47">
        <w:rPr>
          <w:rFonts w:eastAsia="等线"/>
          <w:b/>
          <w:bCs/>
          <w:i/>
          <w:iCs/>
          <w:u w:val="single"/>
          <w:lang w:val="en-US" w:eastAsia="zh-CN"/>
        </w:rPr>
        <w:t xml:space="preserve">Information </w:t>
      </w:r>
      <w:r>
        <w:rPr>
          <w:rFonts w:eastAsia="等线" w:hint="eastAsia"/>
          <w:b/>
          <w:bCs/>
          <w:i/>
          <w:iCs/>
          <w:u w:val="single"/>
          <w:lang w:val="en-US" w:eastAsia="zh-CN"/>
        </w:rPr>
        <w:t xml:space="preserve">of </w:t>
      </w:r>
      <w:r w:rsidRPr="00BE657E">
        <w:rPr>
          <w:rFonts w:eastAsia="等线"/>
          <w:b/>
          <w:bCs/>
          <w:i/>
          <w:iCs/>
          <w:u w:val="single"/>
          <w:lang w:val="en-US" w:eastAsia="zh-CN"/>
        </w:rPr>
        <w:t>Mobility Optimization for NR-DC</w:t>
      </w:r>
    </w:p>
    <w:p w14:paraId="2F98CC76" w14:textId="77777777" w:rsidR="00276383" w:rsidRPr="00165A71" w:rsidRDefault="00276383" w:rsidP="00276383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2: </w:t>
      </w:r>
      <w:r w:rsidRPr="00C53100">
        <w:rPr>
          <w:rFonts w:eastAsia="等线"/>
          <w:b/>
          <w:bCs/>
          <w:lang w:val="en-US" w:eastAsia="zh-CN"/>
        </w:rPr>
        <w:t>The predicted target PSCell(s) within the target SN could be helpful for MN to select the target PSCell(s)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13E8A87E" w14:textId="77777777" w:rsidR="00276383" w:rsidRDefault="00276383" w:rsidP="00276383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3: </w:t>
      </w:r>
      <w:r w:rsidRPr="00BF321D">
        <w:rPr>
          <w:rFonts w:eastAsia="等线"/>
          <w:b/>
          <w:bCs/>
          <w:lang w:val="en-US" w:eastAsia="zh-CN"/>
        </w:rPr>
        <w:t>The predicted time duration of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BF321D">
        <w:rPr>
          <w:rFonts w:eastAsia="等线"/>
          <w:b/>
          <w:bCs/>
          <w:lang w:val="en-US" w:eastAsia="zh-CN"/>
        </w:rPr>
        <w:t>connectivity with the predicted target PSCell(s) could help MN to decide whether to set up the dual-connectivity for UE or help the target SN to decide the proper resource allocation for UE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1DC05A67" w14:textId="77777777" w:rsidR="00276383" w:rsidRDefault="00276383" w:rsidP="00276383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3</w:t>
      </w:r>
      <w:r w:rsidRPr="00EF18CE">
        <w:rPr>
          <w:rFonts w:eastAsia="等线" w:hint="eastAsia"/>
          <w:b/>
          <w:bCs/>
          <w:lang w:val="en-US" w:eastAsia="zh-CN"/>
        </w:rPr>
        <w:t xml:space="preserve">: </w:t>
      </w:r>
      <w:r>
        <w:rPr>
          <w:rFonts w:eastAsia="等线" w:hint="eastAsia"/>
          <w:b/>
          <w:bCs/>
          <w:lang w:val="en-US" w:eastAsia="zh-CN"/>
        </w:rPr>
        <w:t>RAN3 to discuss the p</w:t>
      </w:r>
      <w:r w:rsidRPr="005F576C">
        <w:rPr>
          <w:rFonts w:eastAsia="等线"/>
          <w:b/>
          <w:bCs/>
          <w:lang w:val="en-US" w:eastAsia="zh-CN"/>
        </w:rPr>
        <w:t xml:space="preserve">rediction </w:t>
      </w:r>
      <w:r>
        <w:rPr>
          <w:rFonts w:eastAsia="等线" w:hint="eastAsia"/>
          <w:b/>
          <w:bCs/>
          <w:lang w:val="en-US" w:eastAsia="zh-CN"/>
        </w:rPr>
        <w:t>i</w:t>
      </w:r>
      <w:r w:rsidRPr="005F576C">
        <w:rPr>
          <w:rFonts w:eastAsia="等线"/>
          <w:b/>
          <w:bCs/>
          <w:lang w:val="en-US" w:eastAsia="zh-CN"/>
        </w:rPr>
        <w:t>nformation</w:t>
      </w:r>
      <w:r>
        <w:rPr>
          <w:rFonts w:eastAsia="等线" w:hint="eastAsia"/>
          <w:b/>
          <w:bCs/>
          <w:lang w:val="en-US" w:eastAsia="zh-CN"/>
        </w:rPr>
        <w:t xml:space="preserve"> for NR-DC </w:t>
      </w:r>
      <w:r w:rsidRPr="005F576C">
        <w:rPr>
          <w:rFonts w:eastAsia="等线"/>
          <w:b/>
          <w:bCs/>
          <w:lang w:val="en-US" w:eastAsia="zh-CN"/>
        </w:rPr>
        <w:t>Mobility Optimization</w:t>
      </w:r>
      <w:r>
        <w:rPr>
          <w:rFonts w:eastAsia="等线" w:hint="eastAsia"/>
          <w:b/>
          <w:bCs/>
          <w:lang w:val="en-US" w:eastAsia="zh-CN"/>
        </w:rPr>
        <w:t>, e.g.,</w:t>
      </w:r>
    </w:p>
    <w:p w14:paraId="7758ED9E" w14:textId="77777777" w:rsidR="00276383" w:rsidRPr="005F576C" w:rsidRDefault="00276383" w:rsidP="00276383">
      <w:pPr>
        <w:pStyle w:val="aff"/>
        <w:numPr>
          <w:ilvl w:val="0"/>
          <w:numId w:val="12"/>
        </w:numPr>
        <w:spacing w:after="180"/>
        <w:ind w:leftChars="0"/>
        <w:jc w:val="both"/>
        <w:rPr>
          <w:rFonts w:eastAsia="等线"/>
          <w:b/>
          <w:bCs/>
          <w:lang w:val="en-US" w:eastAsia="zh-CN"/>
        </w:rPr>
      </w:pPr>
      <w:r w:rsidRPr="00C53100">
        <w:rPr>
          <w:rFonts w:eastAsia="等线"/>
          <w:b/>
          <w:bCs/>
          <w:lang w:val="en-US" w:eastAsia="zh-CN"/>
        </w:rPr>
        <w:t>The predicted target PSCell(s) within the target SN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5F576C">
        <w:rPr>
          <w:rFonts w:eastAsia="等线" w:hint="eastAsia"/>
          <w:b/>
          <w:bCs/>
          <w:lang w:val="en-US" w:eastAsia="zh-CN"/>
        </w:rPr>
        <w:t xml:space="preserve">could be considered </w:t>
      </w:r>
      <w:r w:rsidRPr="005F576C">
        <w:rPr>
          <w:rFonts w:eastAsia="等线"/>
          <w:b/>
          <w:bCs/>
          <w:lang w:val="en-US" w:eastAsia="zh-CN"/>
        </w:rPr>
        <w:t>as the baseline of NR-DC Mobility Optimization</w:t>
      </w:r>
      <w:r w:rsidRPr="005F576C">
        <w:rPr>
          <w:rFonts w:eastAsia="等线" w:hint="eastAsia"/>
          <w:b/>
          <w:bCs/>
          <w:lang w:val="en-US" w:eastAsia="zh-CN"/>
        </w:rPr>
        <w:t>;</w:t>
      </w:r>
    </w:p>
    <w:p w14:paraId="29A0BC30" w14:textId="77777777" w:rsidR="00276383" w:rsidRPr="005F576C" w:rsidRDefault="00276383" w:rsidP="00276383">
      <w:pPr>
        <w:pStyle w:val="aff"/>
        <w:numPr>
          <w:ilvl w:val="0"/>
          <w:numId w:val="12"/>
        </w:numPr>
        <w:spacing w:after="180"/>
        <w:ind w:leftChars="0"/>
        <w:jc w:val="both"/>
        <w:rPr>
          <w:rFonts w:eastAsia="等线"/>
          <w:b/>
          <w:bCs/>
          <w:lang w:val="en-US" w:eastAsia="zh-CN"/>
        </w:rPr>
      </w:pPr>
      <w:r w:rsidRPr="007E5DD2">
        <w:rPr>
          <w:rFonts w:eastAsia="等线"/>
          <w:b/>
          <w:bCs/>
        </w:rPr>
        <w:t>The predicted time duration of connectivity with the predicted target PSCell(s)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5F576C">
        <w:rPr>
          <w:rFonts w:eastAsia="等线" w:hint="eastAsia"/>
          <w:b/>
          <w:bCs/>
        </w:rPr>
        <w:t xml:space="preserve">could be considered as the optional </w:t>
      </w:r>
      <w:r w:rsidRPr="005F576C">
        <w:rPr>
          <w:rFonts w:eastAsia="等线"/>
          <w:b/>
          <w:bCs/>
        </w:rPr>
        <w:t>prediction</w:t>
      </w:r>
      <w:r w:rsidRPr="005F576C">
        <w:rPr>
          <w:rFonts w:eastAsia="等线" w:hint="eastAsia"/>
          <w:b/>
          <w:bCs/>
        </w:rPr>
        <w:t xml:space="preserve"> </w:t>
      </w:r>
      <w:r w:rsidRPr="005F576C">
        <w:rPr>
          <w:rFonts w:eastAsia="等线"/>
          <w:b/>
          <w:bCs/>
        </w:rPr>
        <w:t>information</w:t>
      </w:r>
      <w:r w:rsidRPr="005F576C">
        <w:rPr>
          <w:rFonts w:eastAsia="等线" w:hint="eastAsia"/>
          <w:b/>
          <w:bCs/>
        </w:rPr>
        <w:t>.</w:t>
      </w:r>
    </w:p>
    <w:p w14:paraId="065AAEFD" w14:textId="77777777" w:rsidR="00276383" w:rsidRPr="00276383" w:rsidRDefault="00276383" w:rsidP="00276383">
      <w:pPr>
        <w:jc w:val="both"/>
        <w:rPr>
          <w:rFonts w:eastAsia="等线"/>
          <w:b/>
          <w:bCs/>
          <w:lang w:val="en-US" w:eastAsia="zh-CN"/>
        </w:rPr>
      </w:pPr>
      <w:r w:rsidRPr="00276383">
        <w:rPr>
          <w:rFonts w:eastAsia="等线" w:hint="eastAsia"/>
          <w:b/>
          <w:bCs/>
          <w:lang w:val="en-US" w:eastAsia="zh-CN"/>
        </w:rPr>
        <w:t xml:space="preserve">Proposal 4: RAN3 to consider the </w:t>
      </w:r>
      <w:r w:rsidRPr="00276383">
        <w:rPr>
          <w:rFonts w:eastAsia="等线"/>
          <w:b/>
          <w:bCs/>
          <w:lang w:val="en-US" w:eastAsia="zh-CN"/>
        </w:rPr>
        <w:t>AI/ML model input</w:t>
      </w:r>
      <w:r w:rsidRPr="00276383">
        <w:rPr>
          <w:rFonts w:eastAsia="等线" w:hint="eastAsia"/>
          <w:b/>
          <w:bCs/>
          <w:lang w:val="en-US" w:eastAsia="zh-CN"/>
        </w:rPr>
        <w:t xml:space="preserve"> used for </w:t>
      </w:r>
      <w:r w:rsidRPr="00276383">
        <w:rPr>
          <w:rFonts w:eastAsia="等线"/>
          <w:b/>
          <w:bCs/>
          <w:lang w:val="en-US" w:eastAsia="zh-CN"/>
        </w:rPr>
        <w:t>model training or inference</w:t>
      </w:r>
      <w:r w:rsidRPr="00276383">
        <w:rPr>
          <w:rFonts w:eastAsia="等线" w:hint="eastAsia"/>
          <w:b/>
          <w:bCs/>
          <w:lang w:val="en-US" w:eastAsia="zh-CN"/>
        </w:rPr>
        <w:t xml:space="preserve">, e.g., </w:t>
      </w:r>
      <w:r w:rsidRPr="00276383">
        <w:rPr>
          <w:rFonts w:eastAsia="等线"/>
          <w:b/>
          <w:bCs/>
          <w:lang w:val="en-US" w:eastAsia="zh-CN"/>
        </w:rPr>
        <w:t>UHI/MHI</w:t>
      </w:r>
      <w:r w:rsidRPr="00276383">
        <w:rPr>
          <w:rFonts w:eastAsia="等线" w:hint="eastAsia"/>
          <w:b/>
          <w:bCs/>
          <w:lang w:val="en-US" w:eastAsia="zh-CN"/>
        </w:rPr>
        <w:t xml:space="preserve">, the </w:t>
      </w:r>
      <w:r w:rsidRPr="00276383">
        <w:rPr>
          <w:rFonts w:eastAsia="等线"/>
          <w:b/>
          <w:bCs/>
          <w:lang w:val="en-US" w:eastAsia="zh-CN"/>
        </w:rPr>
        <w:t>current or historical UE Trajectory</w:t>
      </w:r>
      <w:r w:rsidRPr="00276383">
        <w:rPr>
          <w:rFonts w:eastAsia="等线" w:hint="eastAsia"/>
          <w:b/>
          <w:bCs/>
          <w:lang w:val="en-US" w:eastAsia="zh-CN"/>
        </w:rPr>
        <w:t xml:space="preserve"> </w:t>
      </w:r>
      <w:r w:rsidRPr="00276383">
        <w:rPr>
          <w:rFonts w:eastAsia="等线"/>
          <w:b/>
          <w:bCs/>
          <w:lang w:val="en-US" w:eastAsia="zh-CN"/>
        </w:rPr>
        <w:t>and the resource status information of MN and the candidate target SN(s)</w:t>
      </w:r>
      <w:r w:rsidRPr="00276383">
        <w:rPr>
          <w:rFonts w:eastAsia="等线" w:hint="eastAsia"/>
          <w:b/>
          <w:bCs/>
          <w:lang w:val="en-US" w:eastAsia="zh-CN"/>
        </w:rPr>
        <w:t>.</w:t>
      </w:r>
    </w:p>
    <w:p w14:paraId="6EF26841" w14:textId="75998398" w:rsidR="005E2ED0" w:rsidRDefault="005E2ED0" w:rsidP="005E2ED0">
      <w:pPr>
        <w:jc w:val="both"/>
        <w:rPr>
          <w:rFonts w:eastAsia="等线"/>
          <w:b/>
          <w:bCs/>
          <w:lang w:val="en-US" w:eastAsia="zh-CN"/>
        </w:rPr>
      </w:pPr>
    </w:p>
    <w:p w14:paraId="2FF860ED" w14:textId="77777777" w:rsidR="00247DF7" w:rsidRPr="00983BEF" w:rsidRDefault="00247DF7" w:rsidP="00247DF7">
      <w:pPr>
        <w:jc w:val="both"/>
        <w:rPr>
          <w:rFonts w:eastAsia="等线"/>
          <w:b/>
          <w:bCs/>
          <w:i/>
          <w:iCs/>
          <w:u w:val="single"/>
          <w:lang w:val="en-US" w:eastAsia="zh-CN"/>
        </w:rPr>
      </w:pPr>
      <w:r>
        <w:rPr>
          <w:rFonts w:eastAsia="等线" w:hint="eastAsia"/>
          <w:b/>
          <w:bCs/>
          <w:i/>
          <w:iCs/>
          <w:u w:val="single"/>
          <w:lang w:val="en-US" w:eastAsia="zh-CN"/>
        </w:rPr>
        <w:t>M</w:t>
      </w:r>
      <w:r w:rsidRPr="00983BEF">
        <w:rPr>
          <w:rFonts w:eastAsia="等线"/>
          <w:b/>
          <w:bCs/>
          <w:i/>
          <w:iCs/>
          <w:u w:val="single"/>
          <w:lang w:val="en-US" w:eastAsia="zh-CN"/>
        </w:rPr>
        <w:t>easured</w:t>
      </w:r>
      <w:r>
        <w:rPr>
          <w:rFonts w:eastAsia="等线" w:hint="eastAsia"/>
          <w:b/>
          <w:bCs/>
          <w:i/>
          <w:iCs/>
          <w:u w:val="single"/>
          <w:lang w:val="en-US" w:eastAsia="zh-CN"/>
        </w:rPr>
        <w:t xml:space="preserve"> i</w:t>
      </w:r>
      <w:r w:rsidRPr="00983BEF">
        <w:rPr>
          <w:rFonts w:eastAsia="等线"/>
          <w:b/>
          <w:bCs/>
          <w:i/>
          <w:iCs/>
          <w:u w:val="single"/>
          <w:lang w:val="en-US" w:eastAsia="zh-CN"/>
        </w:rPr>
        <w:t>nformation</w:t>
      </w:r>
      <w:r w:rsidRPr="00CC73AD">
        <w:rPr>
          <w:rFonts w:eastAsia="等线"/>
          <w:b/>
          <w:bCs/>
          <w:i/>
          <w:iCs/>
          <w:u w:val="single"/>
          <w:lang w:val="en-US" w:eastAsia="zh-CN"/>
        </w:rPr>
        <w:t xml:space="preserve"> </w:t>
      </w:r>
      <w:r w:rsidRPr="00983BEF">
        <w:rPr>
          <w:rFonts w:eastAsia="等线"/>
          <w:b/>
          <w:bCs/>
          <w:i/>
          <w:iCs/>
          <w:u w:val="single"/>
          <w:lang w:val="en-US" w:eastAsia="zh-CN"/>
        </w:rPr>
        <w:t>collection of Mobility Optimization for NR-DC</w:t>
      </w:r>
    </w:p>
    <w:p w14:paraId="52369E72" w14:textId="77777777" w:rsidR="00C243FE" w:rsidRPr="005B3C16" w:rsidRDefault="00C243FE" w:rsidP="00C243F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lastRenderedPageBreak/>
        <w:t xml:space="preserve">Observation 4: </w:t>
      </w:r>
      <w:r w:rsidRPr="00CE2C2F">
        <w:rPr>
          <w:rFonts w:eastAsia="等线"/>
          <w:b/>
          <w:bCs/>
          <w:lang w:val="en-US" w:eastAsia="zh-CN"/>
        </w:rPr>
        <w:t>The PSCell ID(s) is necessary for measured information of NR-DC, since it is helpful for MN to identify the correlation between the cell(s) and the measured information reported by target SN.</w:t>
      </w:r>
    </w:p>
    <w:p w14:paraId="146962BE" w14:textId="77777777" w:rsidR="00C243FE" w:rsidRDefault="00C243FE" w:rsidP="00C243F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5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CE2C2F">
        <w:rPr>
          <w:rFonts w:eastAsia="等线"/>
          <w:b/>
          <w:bCs/>
          <w:lang w:val="en-US" w:eastAsia="zh-CN"/>
        </w:rPr>
        <w:t>Besides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CE2C2F">
        <w:rPr>
          <w:rFonts w:eastAsia="等线"/>
          <w:b/>
          <w:bCs/>
          <w:lang w:val="en-US" w:eastAsia="zh-CN"/>
        </w:rPr>
        <w:t>measured UE performance</w:t>
      </w:r>
      <w:r>
        <w:rPr>
          <w:rFonts w:eastAsia="等线" w:hint="eastAsia"/>
          <w:b/>
          <w:bCs/>
          <w:lang w:val="en-US" w:eastAsia="zh-CN"/>
        </w:rPr>
        <w:t>,</w:t>
      </w:r>
      <w:r w:rsidRPr="00CE2C2F"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>RAN3 to further consider the m</w:t>
      </w:r>
      <w:r w:rsidRPr="00AE3B52">
        <w:rPr>
          <w:rFonts w:eastAsia="等线"/>
          <w:b/>
          <w:bCs/>
          <w:lang w:val="en-US" w:eastAsia="zh-CN"/>
        </w:rPr>
        <w:t>easured information collection</w:t>
      </w:r>
      <w:r>
        <w:rPr>
          <w:rFonts w:eastAsia="等线" w:hint="eastAsia"/>
          <w:b/>
          <w:bCs/>
          <w:lang w:val="en-US" w:eastAsia="zh-CN"/>
        </w:rPr>
        <w:t xml:space="preserve"> as the feedback for NR-DC </w:t>
      </w:r>
      <w:r w:rsidRPr="005F576C">
        <w:rPr>
          <w:rFonts w:eastAsia="等线"/>
          <w:b/>
          <w:bCs/>
          <w:lang w:val="en-US" w:eastAsia="zh-CN"/>
        </w:rPr>
        <w:t>Mobility Optimization</w:t>
      </w:r>
      <w:r>
        <w:rPr>
          <w:rFonts w:eastAsia="等线" w:hint="eastAsia"/>
          <w:b/>
          <w:bCs/>
          <w:lang w:val="en-US" w:eastAsia="zh-CN"/>
        </w:rPr>
        <w:t>, e.g.,</w:t>
      </w:r>
    </w:p>
    <w:p w14:paraId="29FDD902" w14:textId="77777777" w:rsidR="00C243FE" w:rsidRDefault="00C243FE" w:rsidP="00C243FE">
      <w:pPr>
        <w:pStyle w:val="aff"/>
        <w:numPr>
          <w:ilvl w:val="0"/>
          <w:numId w:val="12"/>
        </w:numPr>
        <w:spacing w:after="180"/>
        <w:ind w:leftChars="0"/>
        <w:jc w:val="both"/>
        <w:rPr>
          <w:rFonts w:eastAsia="等线"/>
          <w:b/>
          <w:bCs/>
          <w:lang w:val="en-US" w:eastAsia="zh-CN"/>
        </w:rPr>
      </w:pPr>
      <w:r w:rsidRPr="00CE2C2F">
        <w:rPr>
          <w:rFonts w:eastAsia="等线"/>
          <w:b/>
          <w:bCs/>
          <w:lang w:val="en-US" w:eastAsia="zh-CN"/>
        </w:rPr>
        <w:t>PSCell ID(s)</w:t>
      </w:r>
    </w:p>
    <w:p w14:paraId="0A7AEE3B" w14:textId="77777777" w:rsidR="00C243FE" w:rsidRPr="00CE2C2F" w:rsidRDefault="00C243FE" w:rsidP="00C243FE">
      <w:pPr>
        <w:pStyle w:val="aff"/>
        <w:numPr>
          <w:ilvl w:val="0"/>
          <w:numId w:val="12"/>
        </w:numPr>
        <w:spacing w:after="180"/>
        <w:ind w:leftChars="0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Pr="00CE2C2F">
        <w:rPr>
          <w:rFonts w:eastAsia="等线"/>
          <w:b/>
          <w:bCs/>
          <w:lang w:val="en-US" w:eastAsia="zh-CN"/>
        </w:rPr>
        <w:t>he measured time duration of connectivity with target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052901">
        <w:rPr>
          <w:rFonts w:eastAsia="等线"/>
          <w:b/>
          <w:bCs/>
          <w:lang w:val="en-US" w:eastAsia="zh-CN"/>
        </w:rPr>
        <w:t>PSCell(s)</w:t>
      </w:r>
    </w:p>
    <w:p w14:paraId="35577E2F" w14:textId="77777777" w:rsidR="00C243FE" w:rsidRPr="00C243FE" w:rsidRDefault="00C243FE" w:rsidP="00C243FE">
      <w:pPr>
        <w:jc w:val="both"/>
        <w:rPr>
          <w:rFonts w:eastAsia="等线"/>
          <w:b/>
          <w:bCs/>
          <w:lang w:val="en-US" w:eastAsia="zh-CN"/>
        </w:rPr>
      </w:pPr>
      <w:r w:rsidRPr="00C243FE">
        <w:rPr>
          <w:rFonts w:eastAsia="等线" w:hint="eastAsia"/>
          <w:b/>
          <w:bCs/>
          <w:lang w:val="en-US" w:eastAsia="zh-CN"/>
        </w:rPr>
        <w:t>Observation 5: T</w:t>
      </w:r>
      <w:r w:rsidRPr="00C243FE">
        <w:rPr>
          <w:rFonts w:eastAsia="等线"/>
          <w:b/>
          <w:bCs/>
          <w:lang w:val="en-US" w:eastAsia="zh-CN"/>
        </w:rPr>
        <w:t>he trigger conditions to start or terminate the measured information collection for NR-DC could reuse the Rel-18 mechanisms, but the necessary rewording for the trigger conditions is needed.</w:t>
      </w:r>
    </w:p>
    <w:p w14:paraId="4A4F45A4" w14:textId="77777777" w:rsidR="00C243FE" w:rsidRDefault="00C243FE" w:rsidP="00C243FE">
      <w:pPr>
        <w:jc w:val="both"/>
        <w:rPr>
          <w:rFonts w:eastAsia="等线" w:hint="eastAsia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6: RAN3 to discuss whether the </w:t>
      </w:r>
      <w:r w:rsidRPr="00D2064E">
        <w:rPr>
          <w:rFonts w:eastAsia="宋体"/>
          <w:b/>
          <w:bCs/>
          <w:lang w:val="en-US" w:eastAsia="zh-CN"/>
        </w:rPr>
        <w:t xml:space="preserve">existing </w:t>
      </w:r>
      <w:r w:rsidRPr="006524A9">
        <w:rPr>
          <w:rFonts w:eastAsia="宋体"/>
          <w:b/>
          <w:bCs/>
          <w:lang w:val="en-US" w:eastAsia="zh-CN"/>
        </w:rPr>
        <w:t>trigger conditions</w:t>
      </w:r>
      <w:r>
        <w:rPr>
          <w:rFonts w:eastAsia="宋体" w:hint="eastAsia"/>
          <w:b/>
          <w:bCs/>
          <w:lang w:val="en-US" w:eastAsia="zh-CN"/>
        </w:rPr>
        <w:t xml:space="preserve"> in Rel-18 could be </w:t>
      </w:r>
      <w:r w:rsidRPr="006524A9">
        <w:rPr>
          <w:rFonts w:eastAsia="宋体"/>
          <w:b/>
          <w:bCs/>
          <w:lang w:val="en-US" w:eastAsia="zh-CN"/>
        </w:rPr>
        <w:t xml:space="preserve">applicable </w:t>
      </w:r>
      <w:r>
        <w:rPr>
          <w:rFonts w:eastAsia="宋体" w:hint="eastAsia"/>
          <w:b/>
          <w:bCs/>
          <w:lang w:val="en-US" w:eastAsia="zh-CN"/>
        </w:rPr>
        <w:t xml:space="preserve">for </w:t>
      </w:r>
      <w:r w:rsidRPr="006524A9">
        <w:rPr>
          <w:rFonts w:eastAsia="宋体"/>
          <w:b/>
          <w:bCs/>
          <w:lang w:val="en-US" w:eastAsia="zh-CN"/>
        </w:rPr>
        <w:t>the collection of measured information for NR-DC.</w:t>
      </w:r>
    </w:p>
    <w:p w14:paraId="5E2F7905" w14:textId="77777777" w:rsidR="00C243FE" w:rsidRDefault="00C243FE" w:rsidP="00C243FE">
      <w:pPr>
        <w:jc w:val="both"/>
        <w:rPr>
          <w:rFonts w:eastAsia="宋体" w:hint="eastAsia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7: </w:t>
      </w:r>
      <w:r>
        <w:rPr>
          <w:rFonts w:eastAsia="等线" w:hint="eastAsia"/>
          <w:b/>
          <w:bCs/>
          <w:lang w:val="en-US" w:eastAsia="zh-CN"/>
        </w:rPr>
        <w:t>RAN3 to consider to reword t</w:t>
      </w:r>
      <w:r w:rsidRPr="00F3065F">
        <w:rPr>
          <w:rFonts w:eastAsia="等线"/>
          <w:b/>
          <w:bCs/>
          <w:lang w:val="en-US" w:eastAsia="zh-CN"/>
        </w:rPr>
        <w:t>he trigger condition to start the measured information collection for NR-DC</w:t>
      </w:r>
      <w:r>
        <w:rPr>
          <w:rFonts w:eastAsia="等线" w:hint="eastAsia"/>
          <w:b/>
          <w:bCs/>
          <w:lang w:val="en-US" w:eastAsia="zh-CN"/>
        </w:rPr>
        <w:t xml:space="preserve">, e.g., </w:t>
      </w:r>
      <w:r w:rsidRPr="00F3065F">
        <w:rPr>
          <w:rFonts w:eastAsia="等线"/>
          <w:b/>
          <w:bCs/>
          <w:lang w:val="en-US" w:eastAsia="zh-CN"/>
        </w:rPr>
        <w:t>successful PSCell Addition or PSCell change with the target SN, that means the successful establishment of NR-DC with the target SN.</w:t>
      </w:r>
      <w:r>
        <w:rPr>
          <w:rFonts w:eastAsia="等线" w:hint="eastAsia"/>
          <w:b/>
          <w:bCs/>
          <w:lang w:val="en-US" w:eastAsia="zh-CN"/>
        </w:rPr>
        <w:t xml:space="preserve"> </w:t>
      </w:r>
    </w:p>
    <w:p w14:paraId="5E42A9DA" w14:textId="77777777" w:rsidR="00C243FE" w:rsidRDefault="00C243FE" w:rsidP="00C243F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8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RAN3 to consider to reword the trigger condition to </w:t>
      </w:r>
      <w:r w:rsidRPr="00411FC7">
        <w:rPr>
          <w:rFonts w:eastAsia="等线"/>
          <w:b/>
          <w:bCs/>
          <w:lang w:val="en-US" w:eastAsia="zh-CN"/>
        </w:rPr>
        <w:t xml:space="preserve">terminate the collection </w:t>
      </w:r>
      <w:r>
        <w:rPr>
          <w:rFonts w:eastAsia="宋体" w:hint="eastAsia"/>
          <w:b/>
          <w:bCs/>
          <w:lang w:val="en-US" w:eastAsia="zh-CN"/>
        </w:rPr>
        <w:t>of</w:t>
      </w:r>
      <w:r w:rsidRPr="00821206">
        <w:rPr>
          <w:rFonts w:eastAsia="宋体"/>
          <w:b/>
          <w:bCs/>
          <w:lang w:val="en-US" w:eastAsia="zh-CN"/>
        </w:rPr>
        <w:t xml:space="preserve"> measurement </w:t>
      </w:r>
      <w:r w:rsidRPr="00411FC7">
        <w:rPr>
          <w:rFonts w:eastAsia="等线"/>
          <w:b/>
          <w:bCs/>
          <w:lang w:val="en-US" w:eastAsia="zh-CN"/>
        </w:rPr>
        <w:t>for NR-DC</w:t>
      </w:r>
      <w:r>
        <w:rPr>
          <w:rFonts w:eastAsia="宋体" w:hint="eastAsia"/>
          <w:b/>
          <w:bCs/>
          <w:lang w:val="en-US" w:eastAsia="zh-CN"/>
        </w:rPr>
        <w:t>, e.g.,</w:t>
      </w:r>
    </w:p>
    <w:p w14:paraId="3E7B05C2" w14:textId="77777777" w:rsidR="00C243FE" w:rsidRPr="00F3065F" w:rsidRDefault="00C243FE" w:rsidP="00C243F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F3065F">
        <w:rPr>
          <w:rFonts w:hint="eastAsia"/>
          <w:b/>
          <w:bCs/>
          <w:lang w:eastAsia="zh-CN"/>
        </w:rPr>
        <w:t>T</w:t>
      </w:r>
      <w:r w:rsidRPr="00F3065F">
        <w:rPr>
          <w:b/>
          <w:bCs/>
          <w:lang w:eastAsia="zh-CN"/>
        </w:rPr>
        <w:t>he time since the successful establishment of NR-DC with the target SN is equal to the value of the collection time duration of NR-DC</w:t>
      </w:r>
      <w:r w:rsidRPr="00F3065F">
        <w:rPr>
          <w:rFonts w:eastAsia="等线" w:hint="eastAsia"/>
          <w:b/>
          <w:bCs/>
          <w:lang w:val="en-US" w:eastAsia="zh-CN"/>
        </w:rPr>
        <w:t>;</w:t>
      </w:r>
    </w:p>
    <w:p w14:paraId="1098BD18" w14:textId="77777777" w:rsidR="00C243FE" w:rsidRPr="00F3065F" w:rsidRDefault="00C243FE" w:rsidP="00C243F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F3065F">
        <w:rPr>
          <w:rFonts w:hint="eastAsia"/>
          <w:b/>
          <w:bCs/>
          <w:lang w:eastAsia="zh-CN"/>
        </w:rPr>
        <w:t xml:space="preserve">A cell </w:t>
      </w:r>
      <w:r w:rsidRPr="00F3065F">
        <w:rPr>
          <w:b/>
          <w:bCs/>
        </w:rPr>
        <w:t>belonging to an</w:t>
      </w:r>
      <w:r w:rsidRPr="00F3065F">
        <w:rPr>
          <w:rFonts w:hint="eastAsia"/>
          <w:b/>
          <w:bCs/>
          <w:lang w:eastAsia="zh-CN"/>
        </w:rPr>
        <w:t>other node different from the target SN becomes the PSCell;</w:t>
      </w:r>
    </w:p>
    <w:p w14:paraId="4E9AFE7C" w14:textId="77777777" w:rsidR="00C243FE" w:rsidRPr="00F3065F" w:rsidRDefault="00C243FE" w:rsidP="00C243FE">
      <w:pPr>
        <w:numPr>
          <w:ilvl w:val="0"/>
          <w:numId w:val="6"/>
        </w:numPr>
        <w:tabs>
          <w:tab w:val="left" w:pos="420"/>
        </w:tabs>
        <w:jc w:val="both"/>
        <w:rPr>
          <w:rFonts w:eastAsia="等线" w:hint="eastAsia"/>
          <w:b/>
          <w:bCs/>
          <w:lang w:val="en-US" w:eastAsia="zh-CN"/>
        </w:rPr>
      </w:pPr>
      <w:r w:rsidRPr="00F3065F">
        <w:rPr>
          <w:b/>
          <w:bCs/>
          <w:lang w:eastAsia="zh-CN"/>
        </w:rPr>
        <w:t>The execution of Secondary Node Release procedure</w:t>
      </w:r>
      <w:r w:rsidRPr="00F3065F">
        <w:rPr>
          <w:rFonts w:hint="eastAsia"/>
          <w:b/>
          <w:bCs/>
          <w:lang w:eastAsia="zh-CN"/>
        </w:rPr>
        <w:t xml:space="preserve"> or </w:t>
      </w:r>
      <w:r w:rsidRPr="00F3065F">
        <w:rPr>
          <w:b/>
          <w:bCs/>
          <w:lang w:eastAsia="zh-CN"/>
        </w:rPr>
        <w:t>UE move</w:t>
      </w:r>
      <w:r w:rsidRPr="00F3065F">
        <w:rPr>
          <w:rFonts w:hint="eastAsia"/>
          <w:b/>
          <w:bCs/>
          <w:lang w:eastAsia="zh-CN"/>
        </w:rPr>
        <w:t>s</w:t>
      </w:r>
      <w:r w:rsidRPr="00F3065F">
        <w:rPr>
          <w:b/>
          <w:bCs/>
          <w:lang w:eastAsia="zh-CN"/>
        </w:rPr>
        <w:t xml:space="preserve"> to single connectivity with MN</w:t>
      </w:r>
      <w:r w:rsidRPr="00F3065F">
        <w:rPr>
          <w:rFonts w:hint="eastAsia"/>
          <w:b/>
          <w:bCs/>
          <w:lang w:eastAsia="zh-CN"/>
        </w:rPr>
        <w:t>.</w:t>
      </w:r>
    </w:p>
    <w:p w14:paraId="2E74C869" w14:textId="77777777" w:rsidR="00247DF7" w:rsidRPr="00C243FE" w:rsidRDefault="00247DF7" w:rsidP="00247DF7">
      <w:pPr>
        <w:jc w:val="both"/>
        <w:rPr>
          <w:rFonts w:eastAsia="宋体"/>
          <w:b/>
          <w:bCs/>
          <w:lang w:val="en-US" w:eastAsia="zh-CN"/>
        </w:rPr>
      </w:pPr>
    </w:p>
    <w:p w14:paraId="4BD9C24A" w14:textId="77777777" w:rsidR="00247DF7" w:rsidRDefault="00247DF7" w:rsidP="00247DF7">
      <w:pPr>
        <w:jc w:val="both"/>
        <w:rPr>
          <w:rFonts w:eastAsia="等线"/>
          <w:b/>
          <w:bCs/>
          <w:i/>
          <w:iCs/>
          <w:u w:val="single"/>
          <w:lang w:val="en-US" w:eastAsia="zh-CN"/>
        </w:rPr>
      </w:pPr>
      <w:r w:rsidRPr="00020D85">
        <w:rPr>
          <w:rFonts w:eastAsia="等线" w:hint="eastAsia"/>
          <w:b/>
          <w:bCs/>
          <w:i/>
          <w:iCs/>
          <w:u w:val="single"/>
          <w:lang w:val="en-US" w:eastAsia="zh-CN"/>
        </w:rPr>
        <w:t>Signaling procedures</w:t>
      </w:r>
    </w:p>
    <w:p w14:paraId="0F6C8BF7" w14:textId="77777777" w:rsidR="00C243FE" w:rsidRDefault="00C243FE" w:rsidP="00C243F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9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After MN generate the </w:t>
      </w:r>
      <w:r w:rsidRPr="00F53823">
        <w:rPr>
          <w:rFonts w:eastAsia="等线"/>
          <w:b/>
          <w:bCs/>
          <w:lang w:val="en-US" w:eastAsia="zh-CN"/>
        </w:rPr>
        <w:t>prediction information</w:t>
      </w:r>
      <w:r>
        <w:rPr>
          <w:rFonts w:eastAsia="等线" w:hint="eastAsia"/>
          <w:b/>
          <w:bCs/>
          <w:lang w:val="en-US" w:eastAsia="zh-CN"/>
        </w:rPr>
        <w:t xml:space="preserve"> (e.g., t</w:t>
      </w:r>
      <w:r w:rsidRPr="00C53100">
        <w:rPr>
          <w:rFonts w:eastAsia="等线"/>
          <w:b/>
          <w:bCs/>
          <w:lang w:val="en-US" w:eastAsia="zh-CN"/>
        </w:rPr>
        <w:t>he predicted target PSCell(s) within the target SN</w:t>
      </w:r>
      <w:r>
        <w:rPr>
          <w:rFonts w:eastAsia="等线" w:hint="eastAsia"/>
          <w:b/>
          <w:bCs/>
          <w:lang w:val="en-US" w:eastAsia="zh-CN"/>
        </w:rPr>
        <w:t xml:space="preserve"> and t</w:t>
      </w:r>
      <w:r w:rsidRPr="007E5DD2">
        <w:rPr>
          <w:rFonts w:eastAsia="等线"/>
          <w:b/>
          <w:bCs/>
        </w:rPr>
        <w:t>he predicted time duration of connectivity with the predicted target PSCell(s)</w:t>
      </w:r>
      <w:r>
        <w:rPr>
          <w:rFonts w:eastAsia="等线" w:hint="eastAsia"/>
          <w:b/>
          <w:bCs/>
          <w:lang w:eastAsia="zh-CN"/>
        </w:rPr>
        <w:t>)</w:t>
      </w:r>
      <w:r w:rsidRPr="00F53823">
        <w:rPr>
          <w:rFonts w:eastAsia="等线"/>
          <w:b/>
          <w:bCs/>
          <w:lang w:val="en-US" w:eastAsia="zh-CN"/>
        </w:rPr>
        <w:t xml:space="preserve"> of NR-DC</w:t>
      </w:r>
      <w:r>
        <w:rPr>
          <w:rFonts w:eastAsia="等线" w:hint="eastAsia"/>
          <w:b/>
          <w:bCs/>
          <w:lang w:val="en-US" w:eastAsia="zh-CN"/>
        </w:rPr>
        <w:t xml:space="preserve">, </w:t>
      </w:r>
    </w:p>
    <w:p w14:paraId="52423D06" w14:textId="77777777" w:rsidR="00C243FE" w:rsidRDefault="00C243FE" w:rsidP="00C243F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 w:hint="eastAsia"/>
          <w:b/>
          <w:bCs/>
          <w:lang w:val="en-US" w:eastAsia="zh-CN"/>
        </w:rPr>
        <w:t xml:space="preserve">The MN could use the </w:t>
      </w:r>
      <w:r w:rsidRPr="000518BD">
        <w:rPr>
          <w:rFonts w:eastAsia="等线"/>
          <w:b/>
          <w:bCs/>
          <w:lang w:val="en-US" w:eastAsia="zh-CN"/>
        </w:rPr>
        <w:t>prediction information</w:t>
      </w:r>
      <w:r w:rsidRPr="000518BD">
        <w:rPr>
          <w:rFonts w:eastAsia="等线" w:hint="eastAsia"/>
          <w:b/>
          <w:bCs/>
          <w:lang w:val="en-US" w:eastAsia="zh-CN"/>
        </w:rPr>
        <w:t xml:space="preserve"> as the assistance information for </w:t>
      </w:r>
      <w:r w:rsidRPr="000518BD">
        <w:rPr>
          <w:rFonts w:eastAsia="等线"/>
          <w:b/>
          <w:bCs/>
          <w:lang w:val="en-US" w:eastAsia="zh-CN"/>
        </w:rPr>
        <w:t xml:space="preserve">target </w:t>
      </w:r>
      <w:r>
        <w:rPr>
          <w:rFonts w:eastAsia="等线" w:hint="eastAsia"/>
          <w:b/>
          <w:bCs/>
          <w:lang w:val="en-US" w:eastAsia="zh-CN"/>
        </w:rPr>
        <w:t xml:space="preserve">SN </w:t>
      </w:r>
      <w:r w:rsidRPr="000518BD">
        <w:rPr>
          <w:rFonts w:eastAsia="等线"/>
          <w:b/>
          <w:bCs/>
          <w:lang w:val="en-US" w:eastAsia="zh-CN"/>
        </w:rPr>
        <w:t>selection</w:t>
      </w:r>
      <w:r w:rsidRPr="000518BD">
        <w:rPr>
          <w:rFonts w:eastAsia="等线" w:hint="eastAsia"/>
          <w:b/>
          <w:bCs/>
          <w:lang w:val="en-US" w:eastAsia="zh-CN"/>
        </w:rPr>
        <w:t xml:space="preserve"> for </w:t>
      </w:r>
      <w:r w:rsidRPr="000518BD">
        <w:rPr>
          <w:rFonts w:eastAsia="等线"/>
          <w:b/>
          <w:bCs/>
          <w:lang w:val="en-US" w:eastAsia="zh-CN"/>
        </w:rPr>
        <w:t>SN Addition and MN-initiated SN Change</w:t>
      </w:r>
      <w:r w:rsidRPr="000518BD">
        <w:rPr>
          <w:rFonts w:eastAsia="等线" w:hint="eastAsia"/>
          <w:b/>
          <w:bCs/>
          <w:lang w:val="en-US" w:eastAsia="zh-CN"/>
        </w:rPr>
        <w:t>.</w:t>
      </w:r>
    </w:p>
    <w:p w14:paraId="522BF528" w14:textId="77777777" w:rsidR="00C243FE" w:rsidRDefault="00C243FE" w:rsidP="00C243F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 w:hint="eastAsia"/>
          <w:b/>
          <w:bCs/>
          <w:lang w:val="en-US" w:eastAsia="zh-CN"/>
        </w:rPr>
        <w:t xml:space="preserve">The MN could send the </w:t>
      </w:r>
      <w:r w:rsidRPr="000518BD">
        <w:rPr>
          <w:rFonts w:eastAsia="等线"/>
          <w:b/>
          <w:bCs/>
          <w:lang w:val="en-US" w:eastAsia="zh-CN"/>
        </w:rPr>
        <w:t>prediction information</w:t>
      </w:r>
      <w:r w:rsidRPr="000518BD">
        <w:rPr>
          <w:rFonts w:eastAsia="等线" w:hint="eastAsia"/>
          <w:b/>
          <w:bCs/>
          <w:lang w:val="en-US" w:eastAsia="zh-CN"/>
        </w:rPr>
        <w:t xml:space="preserve"> to </w:t>
      </w:r>
      <w:r>
        <w:rPr>
          <w:rFonts w:eastAsia="等线" w:hint="eastAsia"/>
          <w:b/>
          <w:bCs/>
          <w:lang w:val="en-US" w:eastAsia="zh-CN"/>
        </w:rPr>
        <w:t xml:space="preserve">the </w:t>
      </w:r>
      <w:r w:rsidRPr="000518BD">
        <w:rPr>
          <w:rFonts w:eastAsia="等线"/>
          <w:b/>
          <w:bCs/>
          <w:lang w:val="en-US" w:eastAsia="zh-CN"/>
        </w:rPr>
        <w:t>target SN for resource reservation</w:t>
      </w:r>
      <w:r w:rsidRPr="000518BD">
        <w:rPr>
          <w:rFonts w:eastAsia="等线" w:hint="eastAsia"/>
          <w:b/>
          <w:bCs/>
          <w:lang w:val="en-US" w:eastAsia="zh-CN"/>
        </w:rPr>
        <w:t>.</w:t>
      </w:r>
    </w:p>
    <w:p w14:paraId="01A13517" w14:textId="77777777" w:rsidR="00C243FE" w:rsidRPr="00C243FE" w:rsidRDefault="00C243FE" w:rsidP="00C243FE">
      <w:pPr>
        <w:jc w:val="both"/>
        <w:rPr>
          <w:rFonts w:eastAsia="等线"/>
          <w:b/>
          <w:bCs/>
          <w:lang w:val="en-US" w:eastAsia="zh-CN"/>
        </w:rPr>
      </w:pPr>
      <w:r w:rsidRPr="00C243FE">
        <w:rPr>
          <w:rFonts w:eastAsia="等线" w:hint="eastAsia"/>
          <w:b/>
          <w:bCs/>
          <w:lang w:val="en-US" w:eastAsia="zh-CN"/>
        </w:rPr>
        <w:t>Proposal 10: For t</w:t>
      </w:r>
      <w:r w:rsidRPr="00C243FE">
        <w:rPr>
          <w:rFonts w:eastAsia="等线"/>
          <w:b/>
          <w:bCs/>
          <w:lang w:val="en-US" w:eastAsia="zh-CN"/>
        </w:rPr>
        <w:t>he collection of measured information for NR-DC</w:t>
      </w:r>
      <w:r w:rsidRPr="00C243FE">
        <w:rPr>
          <w:rFonts w:eastAsia="等线" w:hint="eastAsia"/>
          <w:b/>
          <w:bCs/>
          <w:lang w:val="en-US" w:eastAsia="zh-CN"/>
        </w:rPr>
        <w:t xml:space="preserve">, the </w:t>
      </w:r>
      <w:r w:rsidRPr="00C243FE">
        <w:rPr>
          <w:rFonts w:eastAsia="等线"/>
          <w:b/>
          <w:bCs/>
          <w:lang w:val="en-US" w:eastAsia="zh-CN"/>
        </w:rPr>
        <w:t>target</w:t>
      </w:r>
      <w:r w:rsidRPr="00C243FE">
        <w:rPr>
          <w:rFonts w:eastAsia="等线" w:hint="eastAsia"/>
          <w:b/>
          <w:bCs/>
          <w:lang w:val="en-US" w:eastAsia="zh-CN"/>
        </w:rPr>
        <w:t xml:space="preserve"> SN could report the </w:t>
      </w:r>
      <w:r w:rsidRPr="00C243FE">
        <w:rPr>
          <w:rFonts w:eastAsia="等线"/>
          <w:b/>
          <w:bCs/>
          <w:lang w:val="en-US" w:eastAsia="zh-CN"/>
        </w:rPr>
        <w:t>measured information</w:t>
      </w:r>
      <w:r w:rsidRPr="00C243FE">
        <w:rPr>
          <w:rFonts w:eastAsia="等线" w:hint="eastAsia"/>
          <w:b/>
          <w:bCs/>
          <w:lang w:val="en-US" w:eastAsia="zh-CN"/>
        </w:rPr>
        <w:t xml:space="preserve"> to MN for </w:t>
      </w:r>
      <w:r w:rsidRPr="00C243FE">
        <w:rPr>
          <w:rFonts w:eastAsia="等线"/>
          <w:b/>
          <w:bCs/>
          <w:lang w:val="en-US" w:eastAsia="zh-CN"/>
        </w:rPr>
        <w:t>SN Addition and MN-initiated SN Change</w:t>
      </w:r>
      <w:r w:rsidRPr="00C243FE">
        <w:rPr>
          <w:rFonts w:eastAsia="等线" w:hint="eastAsia"/>
          <w:b/>
          <w:bCs/>
          <w:lang w:val="en-US" w:eastAsia="zh-CN"/>
        </w:rPr>
        <w:t>.</w:t>
      </w:r>
    </w:p>
    <w:p w14:paraId="76418107" w14:textId="5F4D5988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76363E7B" w14:textId="7944D6EE" w:rsidR="00693241" w:rsidRDefault="005F3039" w:rsidP="00407F9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5F3039">
        <w:rPr>
          <w:rFonts w:eastAsia="等线"/>
          <w:sz w:val="22"/>
          <w:szCs w:val="22"/>
          <w:lang w:val="en-US" w:eastAsia="zh-CN"/>
        </w:rPr>
        <w:t>RAN3_123bis_agenda_20240419_EOM</w:t>
      </w:r>
      <w:r>
        <w:rPr>
          <w:rFonts w:eastAsia="等线" w:hint="eastAsia"/>
          <w:sz w:val="22"/>
          <w:szCs w:val="22"/>
          <w:lang w:val="en-US" w:eastAsia="zh-CN"/>
        </w:rPr>
        <w:t>, April 2024.</w:t>
      </w:r>
    </w:p>
    <w:p w14:paraId="6B762B45" w14:textId="1F830018" w:rsidR="00EE2ED4" w:rsidRDefault="006D772B" w:rsidP="00407F9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6D772B">
        <w:rPr>
          <w:rFonts w:eastAsia="等线"/>
          <w:sz w:val="22"/>
          <w:szCs w:val="22"/>
          <w:lang w:val="en-US" w:eastAsia="zh-CN"/>
        </w:rPr>
        <w:t>RAN3_124_agenda_20240524_eom</w:t>
      </w:r>
      <w:r>
        <w:rPr>
          <w:rFonts w:eastAsia="等线" w:hint="eastAsia"/>
          <w:sz w:val="22"/>
          <w:szCs w:val="22"/>
          <w:lang w:val="en-US" w:eastAsia="zh-CN"/>
        </w:rPr>
        <w:t>, May 2024.</w:t>
      </w:r>
    </w:p>
    <w:p w14:paraId="00014E37" w14:textId="4D2244D5" w:rsidR="00AA6A7A" w:rsidRDefault="00AA6A7A" w:rsidP="00407F9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BA411B">
        <w:rPr>
          <w:rFonts w:eastAsia="等线"/>
          <w:sz w:val="22"/>
          <w:szCs w:val="22"/>
          <w:lang w:val="en-US" w:eastAsia="zh-CN"/>
        </w:rPr>
        <w:t>RAN3_125_agenda_20240823EOM</w:t>
      </w:r>
      <w:r>
        <w:rPr>
          <w:rFonts w:eastAsia="等线" w:hint="eastAsia"/>
          <w:sz w:val="22"/>
          <w:szCs w:val="22"/>
          <w:lang w:val="en-US" w:eastAsia="zh-CN"/>
        </w:rPr>
        <w:t>, Aug 2024.</w:t>
      </w:r>
    </w:p>
    <w:p w14:paraId="364BBC32" w14:textId="77777777" w:rsidR="008647E3" w:rsidRPr="008647E3" w:rsidRDefault="008647E3" w:rsidP="008647E3">
      <w:pPr>
        <w:rPr>
          <w:rFonts w:eastAsia="等线"/>
          <w:sz w:val="22"/>
          <w:szCs w:val="22"/>
          <w:lang w:eastAsia="zh-CN"/>
        </w:rPr>
      </w:pPr>
    </w:p>
    <w:sectPr w:rsidR="008647E3" w:rsidRPr="008647E3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24388" w14:textId="77777777" w:rsidR="005C6E51" w:rsidRDefault="005C6E51">
      <w:pPr>
        <w:spacing w:after="0"/>
      </w:pPr>
      <w:r>
        <w:separator/>
      </w:r>
    </w:p>
  </w:endnote>
  <w:endnote w:type="continuationSeparator" w:id="0">
    <w:p w14:paraId="6C41D01F" w14:textId="77777777" w:rsidR="005C6E51" w:rsidRDefault="005C6E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ABB90" w14:textId="77777777" w:rsidR="005C6E51" w:rsidRDefault="005C6E51">
      <w:pPr>
        <w:spacing w:after="0"/>
      </w:pPr>
      <w:r>
        <w:separator/>
      </w:r>
    </w:p>
  </w:footnote>
  <w:footnote w:type="continuationSeparator" w:id="0">
    <w:p w14:paraId="6393E5FB" w14:textId="77777777" w:rsidR="005C6E51" w:rsidRDefault="005C6E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9342F" w14:textId="77777777" w:rsidR="00693241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A7E238E"/>
    <w:multiLevelType w:val="hybridMultilevel"/>
    <w:tmpl w:val="51B62296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9F2943"/>
    <w:multiLevelType w:val="multilevel"/>
    <w:tmpl w:val="0A9F2943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C397B"/>
    <w:multiLevelType w:val="hybridMultilevel"/>
    <w:tmpl w:val="E54C34FE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E443B24"/>
    <w:multiLevelType w:val="multilevel"/>
    <w:tmpl w:val="4E443B24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2941509"/>
    <w:multiLevelType w:val="hybridMultilevel"/>
    <w:tmpl w:val="7842FC90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BF744E"/>
    <w:multiLevelType w:val="multilevel"/>
    <w:tmpl w:val="51FA670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300" w:hanging="44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237083497">
    <w:abstractNumId w:val="5"/>
  </w:num>
  <w:num w:numId="2" w16cid:durableId="180047196">
    <w:abstractNumId w:val="6"/>
  </w:num>
  <w:num w:numId="3" w16cid:durableId="33621450">
    <w:abstractNumId w:val="3"/>
  </w:num>
  <w:num w:numId="4" w16cid:durableId="342168477">
    <w:abstractNumId w:val="11"/>
  </w:num>
  <w:num w:numId="5" w16cid:durableId="563834796">
    <w:abstractNumId w:val="7"/>
  </w:num>
  <w:num w:numId="6" w16cid:durableId="205072121">
    <w:abstractNumId w:val="10"/>
  </w:num>
  <w:num w:numId="7" w16cid:durableId="41708678">
    <w:abstractNumId w:val="2"/>
  </w:num>
  <w:num w:numId="8" w16cid:durableId="697312765">
    <w:abstractNumId w:val="0"/>
  </w:num>
  <w:num w:numId="9" w16cid:durableId="435252878">
    <w:abstractNumId w:val="1"/>
  </w:num>
  <w:num w:numId="10" w16cid:durableId="962886707">
    <w:abstractNumId w:val="9"/>
  </w:num>
  <w:num w:numId="11" w16cid:durableId="729961117">
    <w:abstractNumId w:val="4"/>
  </w:num>
  <w:num w:numId="12" w16cid:durableId="13092855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07FF5"/>
    <w:rsid w:val="00012187"/>
    <w:rsid w:val="00012970"/>
    <w:rsid w:val="000153A9"/>
    <w:rsid w:val="00016146"/>
    <w:rsid w:val="00017632"/>
    <w:rsid w:val="00020D85"/>
    <w:rsid w:val="00021A02"/>
    <w:rsid w:val="00022E4A"/>
    <w:rsid w:val="00026169"/>
    <w:rsid w:val="00027F52"/>
    <w:rsid w:val="000310BE"/>
    <w:rsid w:val="00035776"/>
    <w:rsid w:val="00035F30"/>
    <w:rsid w:val="00036856"/>
    <w:rsid w:val="00041EB8"/>
    <w:rsid w:val="0005049A"/>
    <w:rsid w:val="000518BD"/>
    <w:rsid w:val="00052901"/>
    <w:rsid w:val="000550DD"/>
    <w:rsid w:val="0005629F"/>
    <w:rsid w:val="000572D0"/>
    <w:rsid w:val="00061DE4"/>
    <w:rsid w:val="00062A48"/>
    <w:rsid w:val="0006372E"/>
    <w:rsid w:val="00065F7D"/>
    <w:rsid w:val="0006671E"/>
    <w:rsid w:val="00066CFA"/>
    <w:rsid w:val="00067E94"/>
    <w:rsid w:val="00071B04"/>
    <w:rsid w:val="0007277E"/>
    <w:rsid w:val="00074197"/>
    <w:rsid w:val="00075553"/>
    <w:rsid w:val="00076151"/>
    <w:rsid w:val="00076C61"/>
    <w:rsid w:val="000774F6"/>
    <w:rsid w:val="0008025F"/>
    <w:rsid w:val="0008108D"/>
    <w:rsid w:val="000811BE"/>
    <w:rsid w:val="000818CC"/>
    <w:rsid w:val="0008201A"/>
    <w:rsid w:val="00084B5D"/>
    <w:rsid w:val="0008549A"/>
    <w:rsid w:val="00087FA1"/>
    <w:rsid w:val="0009363D"/>
    <w:rsid w:val="000936EF"/>
    <w:rsid w:val="00093D09"/>
    <w:rsid w:val="00095689"/>
    <w:rsid w:val="000958E4"/>
    <w:rsid w:val="000A068C"/>
    <w:rsid w:val="000A3338"/>
    <w:rsid w:val="000A3CE5"/>
    <w:rsid w:val="000A3EC6"/>
    <w:rsid w:val="000A5B96"/>
    <w:rsid w:val="000A6394"/>
    <w:rsid w:val="000A7AFD"/>
    <w:rsid w:val="000B188E"/>
    <w:rsid w:val="000B26BC"/>
    <w:rsid w:val="000B3478"/>
    <w:rsid w:val="000B4976"/>
    <w:rsid w:val="000B6A66"/>
    <w:rsid w:val="000B7FED"/>
    <w:rsid w:val="000C038A"/>
    <w:rsid w:val="000C0F26"/>
    <w:rsid w:val="000C1D4D"/>
    <w:rsid w:val="000C3146"/>
    <w:rsid w:val="000C6246"/>
    <w:rsid w:val="000C6598"/>
    <w:rsid w:val="000C76B3"/>
    <w:rsid w:val="000D44B3"/>
    <w:rsid w:val="000D54B0"/>
    <w:rsid w:val="000E497F"/>
    <w:rsid w:val="000E6411"/>
    <w:rsid w:val="000E7FF2"/>
    <w:rsid w:val="000F0BEC"/>
    <w:rsid w:val="000F1289"/>
    <w:rsid w:val="000F3076"/>
    <w:rsid w:val="000F428B"/>
    <w:rsid w:val="000F47CD"/>
    <w:rsid w:val="000F6190"/>
    <w:rsid w:val="000F629D"/>
    <w:rsid w:val="000F71D6"/>
    <w:rsid w:val="00101B9E"/>
    <w:rsid w:val="0010752D"/>
    <w:rsid w:val="001101DB"/>
    <w:rsid w:val="0011211D"/>
    <w:rsid w:val="001125AB"/>
    <w:rsid w:val="00114F7F"/>
    <w:rsid w:val="00117BA9"/>
    <w:rsid w:val="00117C7A"/>
    <w:rsid w:val="00121282"/>
    <w:rsid w:val="0012151C"/>
    <w:rsid w:val="00123644"/>
    <w:rsid w:val="00123853"/>
    <w:rsid w:val="00123A43"/>
    <w:rsid w:val="001262AF"/>
    <w:rsid w:val="001307A1"/>
    <w:rsid w:val="00132542"/>
    <w:rsid w:val="00133593"/>
    <w:rsid w:val="00133856"/>
    <w:rsid w:val="001350EF"/>
    <w:rsid w:val="00135EB1"/>
    <w:rsid w:val="00140275"/>
    <w:rsid w:val="00141B93"/>
    <w:rsid w:val="001454B4"/>
    <w:rsid w:val="00145D43"/>
    <w:rsid w:val="00145F3B"/>
    <w:rsid w:val="0014732E"/>
    <w:rsid w:val="00150E4C"/>
    <w:rsid w:val="001546D6"/>
    <w:rsid w:val="00154E68"/>
    <w:rsid w:val="00154EB2"/>
    <w:rsid w:val="00160575"/>
    <w:rsid w:val="0016109E"/>
    <w:rsid w:val="00161DEE"/>
    <w:rsid w:val="00165457"/>
    <w:rsid w:val="00165A01"/>
    <w:rsid w:val="00165A71"/>
    <w:rsid w:val="00165FC8"/>
    <w:rsid w:val="00167A28"/>
    <w:rsid w:val="00167FC3"/>
    <w:rsid w:val="001712CB"/>
    <w:rsid w:val="001738B0"/>
    <w:rsid w:val="00173B05"/>
    <w:rsid w:val="00174E6A"/>
    <w:rsid w:val="001822CD"/>
    <w:rsid w:val="001830A9"/>
    <w:rsid w:val="001832C5"/>
    <w:rsid w:val="00184B2B"/>
    <w:rsid w:val="00185D19"/>
    <w:rsid w:val="00187BC0"/>
    <w:rsid w:val="00190BBE"/>
    <w:rsid w:val="00192176"/>
    <w:rsid w:val="00192C46"/>
    <w:rsid w:val="001941DC"/>
    <w:rsid w:val="00196EEA"/>
    <w:rsid w:val="001A08B3"/>
    <w:rsid w:val="001A4FCE"/>
    <w:rsid w:val="001A626C"/>
    <w:rsid w:val="001A717D"/>
    <w:rsid w:val="001A7B0A"/>
    <w:rsid w:val="001A7B60"/>
    <w:rsid w:val="001B19A0"/>
    <w:rsid w:val="001B4B03"/>
    <w:rsid w:val="001B52F0"/>
    <w:rsid w:val="001B6AC8"/>
    <w:rsid w:val="001B7899"/>
    <w:rsid w:val="001B79E8"/>
    <w:rsid w:val="001B7A65"/>
    <w:rsid w:val="001C0824"/>
    <w:rsid w:val="001C1746"/>
    <w:rsid w:val="001C2206"/>
    <w:rsid w:val="001C312A"/>
    <w:rsid w:val="001C35FF"/>
    <w:rsid w:val="001C4C8C"/>
    <w:rsid w:val="001C6138"/>
    <w:rsid w:val="001C624E"/>
    <w:rsid w:val="001D08B7"/>
    <w:rsid w:val="001D12AE"/>
    <w:rsid w:val="001D3138"/>
    <w:rsid w:val="001D3388"/>
    <w:rsid w:val="001D6B44"/>
    <w:rsid w:val="001E03D2"/>
    <w:rsid w:val="001E41F3"/>
    <w:rsid w:val="001E513F"/>
    <w:rsid w:val="001E5FC5"/>
    <w:rsid w:val="001E60AD"/>
    <w:rsid w:val="001E7CC0"/>
    <w:rsid w:val="001F1A52"/>
    <w:rsid w:val="001F381D"/>
    <w:rsid w:val="001F38E6"/>
    <w:rsid w:val="001F63C4"/>
    <w:rsid w:val="001F7A0D"/>
    <w:rsid w:val="001F7B2E"/>
    <w:rsid w:val="00201E66"/>
    <w:rsid w:val="002022F6"/>
    <w:rsid w:val="002023AD"/>
    <w:rsid w:val="00202B3C"/>
    <w:rsid w:val="00202EA2"/>
    <w:rsid w:val="00205E2E"/>
    <w:rsid w:val="00206DEB"/>
    <w:rsid w:val="00207DEE"/>
    <w:rsid w:val="00210604"/>
    <w:rsid w:val="00210693"/>
    <w:rsid w:val="002106DB"/>
    <w:rsid w:val="00213F7E"/>
    <w:rsid w:val="00214125"/>
    <w:rsid w:val="002150A7"/>
    <w:rsid w:val="00216743"/>
    <w:rsid w:val="002178BE"/>
    <w:rsid w:val="002220CF"/>
    <w:rsid w:val="00224A69"/>
    <w:rsid w:val="00225D70"/>
    <w:rsid w:val="00226437"/>
    <w:rsid w:val="00226ACD"/>
    <w:rsid w:val="00231748"/>
    <w:rsid w:val="002354F7"/>
    <w:rsid w:val="00235753"/>
    <w:rsid w:val="0023586D"/>
    <w:rsid w:val="00235A25"/>
    <w:rsid w:val="002369E0"/>
    <w:rsid w:val="00240C84"/>
    <w:rsid w:val="00240D23"/>
    <w:rsid w:val="00241E9B"/>
    <w:rsid w:val="002429AF"/>
    <w:rsid w:val="00243181"/>
    <w:rsid w:val="00244B39"/>
    <w:rsid w:val="00244D0B"/>
    <w:rsid w:val="00246301"/>
    <w:rsid w:val="00247323"/>
    <w:rsid w:val="00247C30"/>
    <w:rsid w:val="00247DF7"/>
    <w:rsid w:val="00250B35"/>
    <w:rsid w:val="002542FA"/>
    <w:rsid w:val="0025481F"/>
    <w:rsid w:val="002548D0"/>
    <w:rsid w:val="0025584A"/>
    <w:rsid w:val="0026004D"/>
    <w:rsid w:val="00260B58"/>
    <w:rsid w:val="00261D74"/>
    <w:rsid w:val="00262254"/>
    <w:rsid w:val="00262715"/>
    <w:rsid w:val="00263400"/>
    <w:rsid w:val="002640DD"/>
    <w:rsid w:val="00264375"/>
    <w:rsid w:val="00264893"/>
    <w:rsid w:val="00271D7B"/>
    <w:rsid w:val="00273A37"/>
    <w:rsid w:val="00275D12"/>
    <w:rsid w:val="00276383"/>
    <w:rsid w:val="00276A61"/>
    <w:rsid w:val="00280BD3"/>
    <w:rsid w:val="00280D10"/>
    <w:rsid w:val="00280F6F"/>
    <w:rsid w:val="00281027"/>
    <w:rsid w:val="002810AD"/>
    <w:rsid w:val="002821DB"/>
    <w:rsid w:val="00282E05"/>
    <w:rsid w:val="00284FEB"/>
    <w:rsid w:val="002860C4"/>
    <w:rsid w:val="0029020E"/>
    <w:rsid w:val="002926EA"/>
    <w:rsid w:val="00292767"/>
    <w:rsid w:val="00294982"/>
    <w:rsid w:val="002A0F2C"/>
    <w:rsid w:val="002A17A0"/>
    <w:rsid w:val="002A23E7"/>
    <w:rsid w:val="002A36E0"/>
    <w:rsid w:val="002A65F8"/>
    <w:rsid w:val="002B05A1"/>
    <w:rsid w:val="002B4A50"/>
    <w:rsid w:val="002B5741"/>
    <w:rsid w:val="002B6707"/>
    <w:rsid w:val="002B7094"/>
    <w:rsid w:val="002B7D73"/>
    <w:rsid w:val="002C07DD"/>
    <w:rsid w:val="002C0F89"/>
    <w:rsid w:val="002C2E15"/>
    <w:rsid w:val="002C2FAB"/>
    <w:rsid w:val="002C3934"/>
    <w:rsid w:val="002C4F89"/>
    <w:rsid w:val="002C7878"/>
    <w:rsid w:val="002D2E5D"/>
    <w:rsid w:val="002D5C9F"/>
    <w:rsid w:val="002D6ED0"/>
    <w:rsid w:val="002D77D4"/>
    <w:rsid w:val="002E0529"/>
    <w:rsid w:val="002E057D"/>
    <w:rsid w:val="002E0D9A"/>
    <w:rsid w:val="002E22A5"/>
    <w:rsid w:val="002E472E"/>
    <w:rsid w:val="002E5EC8"/>
    <w:rsid w:val="002E63C1"/>
    <w:rsid w:val="002E6490"/>
    <w:rsid w:val="002E7097"/>
    <w:rsid w:val="002F10A9"/>
    <w:rsid w:val="002F1F21"/>
    <w:rsid w:val="002F2440"/>
    <w:rsid w:val="002F2B04"/>
    <w:rsid w:val="002F3F1A"/>
    <w:rsid w:val="002F50BE"/>
    <w:rsid w:val="002F67C6"/>
    <w:rsid w:val="002F6DEC"/>
    <w:rsid w:val="002F6EFB"/>
    <w:rsid w:val="00300F87"/>
    <w:rsid w:val="003026CE"/>
    <w:rsid w:val="00302945"/>
    <w:rsid w:val="003031F9"/>
    <w:rsid w:val="00303A88"/>
    <w:rsid w:val="0030467D"/>
    <w:rsid w:val="00305409"/>
    <w:rsid w:val="003129F0"/>
    <w:rsid w:val="00314883"/>
    <w:rsid w:val="00314B6E"/>
    <w:rsid w:val="00314BC8"/>
    <w:rsid w:val="00317264"/>
    <w:rsid w:val="00317907"/>
    <w:rsid w:val="0032089C"/>
    <w:rsid w:val="0032383D"/>
    <w:rsid w:val="003267D8"/>
    <w:rsid w:val="003270DA"/>
    <w:rsid w:val="00331E47"/>
    <w:rsid w:val="0033247B"/>
    <w:rsid w:val="0033322F"/>
    <w:rsid w:val="003414BA"/>
    <w:rsid w:val="0034184A"/>
    <w:rsid w:val="003432BC"/>
    <w:rsid w:val="003479CF"/>
    <w:rsid w:val="0035120A"/>
    <w:rsid w:val="003521B9"/>
    <w:rsid w:val="00352588"/>
    <w:rsid w:val="003535F9"/>
    <w:rsid w:val="0035390E"/>
    <w:rsid w:val="00353B10"/>
    <w:rsid w:val="003609EF"/>
    <w:rsid w:val="00361196"/>
    <w:rsid w:val="0036210F"/>
    <w:rsid w:val="0036231A"/>
    <w:rsid w:val="00362C24"/>
    <w:rsid w:val="00365648"/>
    <w:rsid w:val="00365864"/>
    <w:rsid w:val="003668E9"/>
    <w:rsid w:val="00366A9D"/>
    <w:rsid w:val="00367B41"/>
    <w:rsid w:val="0037004B"/>
    <w:rsid w:val="0037035F"/>
    <w:rsid w:val="00371014"/>
    <w:rsid w:val="00372205"/>
    <w:rsid w:val="00374DD4"/>
    <w:rsid w:val="00375E5A"/>
    <w:rsid w:val="003775F7"/>
    <w:rsid w:val="003810B8"/>
    <w:rsid w:val="0038119D"/>
    <w:rsid w:val="00381380"/>
    <w:rsid w:val="00381BEC"/>
    <w:rsid w:val="00384945"/>
    <w:rsid w:val="00385207"/>
    <w:rsid w:val="00390CB0"/>
    <w:rsid w:val="003914CE"/>
    <w:rsid w:val="00392E2E"/>
    <w:rsid w:val="00394A05"/>
    <w:rsid w:val="0039548D"/>
    <w:rsid w:val="003A6EC5"/>
    <w:rsid w:val="003A72F3"/>
    <w:rsid w:val="003A7A98"/>
    <w:rsid w:val="003B04D5"/>
    <w:rsid w:val="003B0F5B"/>
    <w:rsid w:val="003B2795"/>
    <w:rsid w:val="003B2C5D"/>
    <w:rsid w:val="003B309A"/>
    <w:rsid w:val="003B5B9B"/>
    <w:rsid w:val="003C117D"/>
    <w:rsid w:val="003C2B70"/>
    <w:rsid w:val="003C2C8E"/>
    <w:rsid w:val="003C3872"/>
    <w:rsid w:val="003C7BE7"/>
    <w:rsid w:val="003D0555"/>
    <w:rsid w:val="003D0C42"/>
    <w:rsid w:val="003D1D9E"/>
    <w:rsid w:val="003D2DF7"/>
    <w:rsid w:val="003D3D49"/>
    <w:rsid w:val="003D4168"/>
    <w:rsid w:val="003D44A0"/>
    <w:rsid w:val="003D4E57"/>
    <w:rsid w:val="003D6347"/>
    <w:rsid w:val="003D7218"/>
    <w:rsid w:val="003D7690"/>
    <w:rsid w:val="003E1A36"/>
    <w:rsid w:val="003E3169"/>
    <w:rsid w:val="003E6572"/>
    <w:rsid w:val="003F2C8F"/>
    <w:rsid w:val="003F2DD8"/>
    <w:rsid w:val="003F453C"/>
    <w:rsid w:val="003F59E6"/>
    <w:rsid w:val="003F60FC"/>
    <w:rsid w:val="003F694E"/>
    <w:rsid w:val="003F6C3E"/>
    <w:rsid w:val="003F7EE9"/>
    <w:rsid w:val="004002D9"/>
    <w:rsid w:val="004006C9"/>
    <w:rsid w:val="00403F0C"/>
    <w:rsid w:val="00404F88"/>
    <w:rsid w:val="00407F98"/>
    <w:rsid w:val="00410371"/>
    <w:rsid w:val="00411FC7"/>
    <w:rsid w:val="00412600"/>
    <w:rsid w:val="00417669"/>
    <w:rsid w:val="004178F5"/>
    <w:rsid w:val="004179B3"/>
    <w:rsid w:val="00420C5B"/>
    <w:rsid w:val="00421791"/>
    <w:rsid w:val="00422630"/>
    <w:rsid w:val="00422737"/>
    <w:rsid w:val="00423476"/>
    <w:rsid w:val="00423FF4"/>
    <w:rsid w:val="004242F1"/>
    <w:rsid w:val="0042726C"/>
    <w:rsid w:val="00427702"/>
    <w:rsid w:val="0043124A"/>
    <w:rsid w:val="00432521"/>
    <w:rsid w:val="00432593"/>
    <w:rsid w:val="004341BE"/>
    <w:rsid w:val="004374E1"/>
    <w:rsid w:val="00444E06"/>
    <w:rsid w:val="00445679"/>
    <w:rsid w:val="00446FF8"/>
    <w:rsid w:val="00450473"/>
    <w:rsid w:val="00453777"/>
    <w:rsid w:val="004556ED"/>
    <w:rsid w:val="004557F3"/>
    <w:rsid w:val="00456930"/>
    <w:rsid w:val="00456E83"/>
    <w:rsid w:val="00456F5A"/>
    <w:rsid w:val="0046142D"/>
    <w:rsid w:val="00461B73"/>
    <w:rsid w:val="00461C5C"/>
    <w:rsid w:val="00461F84"/>
    <w:rsid w:val="00462055"/>
    <w:rsid w:val="0046258A"/>
    <w:rsid w:val="00471AF0"/>
    <w:rsid w:val="0047254A"/>
    <w:rsid w:val="00473E45"/>
    <w:rsid w:val="00474562"/>
    <w:rsid w:val="00476511"/>
    <w:rsid w:val="00481A4B"/>
    <w:rsid w:val="00485C80"/>
    <w:rsid w:val="00486C9A"/>
    <w:rsid w:val="00490519"/>
    <w:rsid w:val="0049290A"/>
    <w:rsid w:val="00492D0C"/>
    <w:rsid w:val="0049579A"/>
    <w:rsid w:val="00496AAC"/>
    <w:rsid w:val="0049714F"/>
    <w:rsid w:val="004A1611"/>
    <w:rsid w:val="004A2FBB"/>
    <w:rsid w:val="004A37E0"/>
    <w:rsid w:val="004A7349"/>
    <w:rsid w:val="004B065F"/>
    <w:rsid w:val="004B1A50"/>
    <w:rsid w:val="004B21DE"/>
    <w:rsid w:val="004B35EC"/>
    <w:rsid w:val="004B6C56"/>
    <w:rsid w:val="004B75B7"/>
    <w:rsid w:val="004C02A4"/>
    <w:rsid w:val="004C0D9E"/>
    <w:rsid w:val="004C6AFF"/>
    <w:rsid w:val="004C7DF0"/>
    <w:rsid w:val="004D055C"/>
    <w:rsid w:val="004D1385"/>
    <w:rsid w:val="004D1EAA"/>
    <w:rsid w:val="004D3B25"/>
    <w:rsid w:val="004D42F1"/>
    <w:rsid w:val="004D591A"/>
    <w:rsid w:val="004D6D5F"/>
    <w:rsid w:val="004D6EAC"/>
    <w:rsid w:val="004E18B9"/>
    <w:rsid w:val="004E29A4"/>
    <w:rsid w:val="004E5008"/>
    <w:rsid w:val="004E668A"/>
    <w:rsid w:val="004E7092"/>
    <w:rsid w:val="004F0291"/>
    <w:rsid w:val="004F03AF"/>
    <w:rsid w:val="004F15F7"/>
    <w:rsid w:val="004F1783"/>
    <w:rsid w:val="004F39B9"/>
    <w:rsid w:val="004F5902"/>
    <w:rsid w:val="004F69D7"/>
    <w:rsid w:val="004F6B1B"/>
    <w:rsid w:val="004F6FA4"/>
    <w:rsid w:val="004F7D05"/>
    <w:rsid w:val="00500BFE"/>
    <w:rsid w:val="00503C10"/>
    <w:rsid w:val="00507574"/>
    <w:rsid w:val="00512F2B"/>
    <w:rsid w:val="0051580D"/>
    <w:rsid w:val="005209CA"/>
    <w:rsid w:val="00522296"/>
    <w:rsid w:val="0052326D"/>
    <w:rsid w:val="00526385"/>
    <w:rsid w:val="00526677"/>
    <w:rsid w:val="0053020A"/>
    <w:rsid w:val="005328CE"/>
    <w:rsid w:val="00532F1F"/>
    <w:rsid w:val="005353C9"/>
    <w:rsid w:val="0053659E"/>
    <w:rsid w:val="00537E50"/>
    <w:rsid w:val="00541D88"/>
    <w:rsid w:val="00542A34"/>
    <w:rsid w:val="00543CF9"/>
    <w:rsid w:val="00544FD8"/>
    <w:rsid w:val="00545886"/>
    <w:rsid w:val="005463CA"/>
    <w:rsid w:val="005467D9"/>
    <w:rsid w:val="00547110"/>
    <w:rsid w:val="00547111"/>
    <w:rsid w:val="005473B4"/>
    <w:rsid w:val="00547F55"/>
    <w:rsid w:val="00550BF6"/>
    <w:rsid w:val="00553404"/>
    <w:rsid w:val="005534B9"/>
    <w:rsid w:val="00554246"/>
    <w:rsid w:val="0055603D"/>
    <w:rsid w:val="00556700"/>
    <w:rsid w:val="00562B98"/>
    <w:rsid w:val="0056351C"/>
    <w:rsid w:val="00563E0E"/>
    <w:rsid w:val="00564D39"/>
    <w:rsid w:val="005662E6"/>
    <w:rsid w:val="005663E1"/>
    <w:rsid w:val="00570224"/>
    <w:rsid w:val="00570BE9"/>
    <w:rsid w:val="00572086"/>
    <w:rsid w:val="00573C03"/>
    <w:rsid w:val="005754E9"/>
    <w:rsid w:val="005814E8"/>
    <w:rsid w:val="005862E6"/>
    <w:rsid w:val="00586F4F"/>
    <w:rsid w:val="0059103F"/>
    <w:rsid w:val="005923B8"/>
    <w:rsid w:val="00592D74"/>
    <w:rsid w:val="00593D8B"/>
    <w:rsid w:val="00597AB4"/>
    <w:rsid w:val="005A0F13"/>
    <w:rsid w:val="005A41FA"/>
    <w:rsid w:val="005A4F2D"/>
    <w:rsid w:val="005A76F6"/>
    <w:rsid w:val="005B0000"/>
    <w:rsid w:val="005B03D8"/>
    <w:rsid w:val="005B08A9"/>
    <w:rsid w:val="005B0C33"/>
    <w:rsid w:val="005B3C16"/>
    <w:rsid w:val="005B4127"/>
    <w:rsid w:val="005B48FF"/>
    <w:rsid w:val="005B63F5"/>
    <w:rsid w:val="005C13BF"/>
    <w:rsid w:val="005C1CEE"/>
    <w:rsid w:val="005C37E4"/>
    <w:rsid w:val="005C3F17"/>
    <w:rsid w:val="005C6E51"/>
    <w:rsid w:val="005C781C"/>
    <w:rsid w:val="005D53F4"/>
    <w:rsid w:val="005D75B2"/>
    <w:rsid w:val="005D7A9B"/>
    <w:rsid w:val="005E0053"/>
    <w:rsid w:val="005E0B72"/>
    <w:rsid w:val="005E0BD2"/>
    <w:rsid w:val="005E2C44"/>
    <w:rsid w:val="005E2C79"/>
    <w:rsid w:val="005E2ED0"/>
    <w:rsid w:val="005E4E75"/>
    <w:rsid w:val="005E78E5"/>
    <w:rsid w:val="005F0559"/>
    <w:rsid w:val="005F1A34"/>
    <w:rsid w:val="005F2414"/>
    <w:rsid w:val="005F2F0C"/>
    <w:rsid w:val="005F3039"/>
    <w:rsid w:val="005F3618"/>
    <w:rsid w:val="005F3F73"/>
    <w:rsid w:val="005F4901"/>
    <w:rsid w:val="005F576C"/>
    <w:rsid w:val="005F6584"/>
    <w:rsid w:val="00600B77"/>
    <w:rsid w:val="00601FBF"/>
    <w:rsid w:val="006045A9"/>
    <w:rsid w:val="00610ACF"/>
    <w:rsid w:val="006112C1"/>
    <w:rsid w:val="0061363B"/>
    <w:rsid w:val="00614DFA"/>
    <w:rsid w:val="00615269"/>
    <w:rsid w:val="00615A46"/>
    <w:rsid w:val="00615BDC"/>
    <w:rsid w:val="00616917"/>
    <w:rsid w:val="00616CE8"/>
    <w:rsid w:val="00620603"/>
    <w:rsid w:val="006209BA"/>
    <w:rsid w:val="006209BD"/>
    <w:rsid w:val="00621188"/>
    <w:rsid w:val="0062212D"/>
    <w:rsid w:val="0062344A"/>
    <w:rsid w:val="00623C70"/>
    <w:rsid w:val="00624D91"/>
    <w:rsid w:val="006257ED"/>
    <w:rsid w:val="00625D83"/>
    <w:rsid w:val="00627E24"/>
    <w:rsid w:val="00630BDF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7C03"/>
    <w:rsid w:val="00640610"/>
    <w:rsid w:val="006409ED"/>
    <w:rsid w:val="00640C3E"/>
    <w:rsid w:val="00645344"/>
    <w:rsid w:val="00646377"/>
    <w:rsid w:val="00646423"/>
    <w:rsid w:val="00650B84"/>
    <w:rsid w:val="006524A9"/>
    <w:rsid w:val="00653609"/>
    <w:rsid w:val="006545F1"/>
    <w:rsid w:val="00654F65"/>
    <w:rsid w:val="0065507D"/>
    <w:rsid w:val="0065515F"/>
    <w:rsid w:val="00655490"/>
    <w:rsid w:val="00656209"/>
    <w:rsid w:val="00660A69"/>
    <w:rsid w:val="00660C31"/>
    <w:rsid w:val="00660D85"/>
    <w:rsid w:val="00661CFE"/>
    <w:rsid w:val="00662E2D"/>
    <w:rsid w:val="006637D6"/>
    <w:rsid w:val="00663806"/>
    <w:rsid w:val="00665A67"/>
    <w:rsid w:val="00665C47"/>
    <w:rsid w:val="00666347"/>
    <w:rsid w:val="006666D3"/>
    <w:rsid w:val="006716C5"/>
    <w:rsid w:val="00671A6F"/>
    <w:rsid w:val="0067305D"/>
    <w:rsid w:val="00675A87"/>
    <w:rsid w:val="00675CAE"/>
    <w:rsid w:val="00676A33"/>
    <w:rsid w:val="00680326"/>
    <w:rsid w:val="00681DF9"/>
    <w:rsid w:val="00681FC9"/>
    <w:rsid w:val="0068400D"/>
    <w:rsid w:val="0068524F"/>
    <w:rsid w:val="00685CF1"/>
    <w:rsid w:val="00686516"/>
    <w:rsid w:val="00687134"/>
    <w:rsid w:val="00687E01"/>
    <w:rsid w:val="00690984"/>
    <w:rsid w:val="00693241"/>
    <w:rsid w:val="00695808"/>
    <w:rsid w:val="00697013"/>
    <w:rsid w:val="006974E8"/>
    <w:rsid w:val="006A01E5"/>
    <w:rsid w:val="006A0A44"/>
    <w:rsid w:val="006A4242"/>
    <w:rsid w:val="006A4DA4"/>
    <w:rsid w:val="006A4E87"/>
    <w:rsid w:val="006A4F15"/>
    <w:rsid w:val="006A5914"/>
    <w:rsid w:val="006A7300"/>
    <w:rsid w:val="006A7A01"/>
    <w:rsid w:val="006B0D72"/>
    <w:rsid w:val="006B151B"/>
    <w:rsid w:val="006B1BAD"/>
    <w:rsid w:val="006B245A"/>
    <w:rsid w:val="006B3489"/>
    <w:rsid w:val="006B37B4"/>
    <w:rsid w:val="006B46FB"/>
    <w:rsid w:val="006B5B14"/>
    <w:rsid w:val="006B5D3C"/>
    <w:rsid w:val="006B61D3"/>
    <w:rsid w:val="006B62FC"/>
    <w:rsid w:val="006B76C8"/>
    <w:rsid w:val="006C14AB"/>
    <w:rsid w:val="006C3777"/>
    <w:rsid w:val="006C5920"/>
    <w:rsid w:val="006C59C8"/>
    <w:rsid w:val="006C65E0"/>
    <w:rsid w:val="006C77B4"/>
    <w:rsid w:val="006C7C7A"/>
    <w:rsid w:val="006D0D37"/>
    <w:rsid w:val="006D2CF6"/>
    <w:rsid w:val="006D5AB0"/>
    <w:rsid w:val="006D69E6"/>
    <w:rsid w:val="006D71E1"/>
    <w:rsid w:val="006D772B"/>
    <w:rsid w:val="006D7BA7"/>
    <w:rsid w:val="006E094F"/>
    <w:rsid w:val="006E21FB"/>
    <w:rsid w:val="006E2CEA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700A68"/>
    <w:rsid w:val="007014AD"/>
    <w:rsid w:val="0070171D"/>
    <w:rsid w:val="007018E8"/>
    <w:rsid w:val="0070282B"/>
    <w:rsid w:val="0070338E"/>
    <w:rsid w:val="00704335"/>
    <w:rsid w:val="0070722D"/>
    <w:rsid w:val="00711D28"/>
    <w:rsid w:val="00711E6C"/>
    <w:rsid w:val="007127AE"/>
    <w:rsid w:val="00712C88"/>
    <w:rsid w:val="00715045"/>
    <w:rsid w:val="0071630C"/>
    <w:rsid w:val="00716DDA"/>
    <w:rsid w:val="00721536"/>
    <w:rsid w:val="00721821"/>
    <w:rsid w:val="007228C9"/>
    <w:rsid w:val="00723667"/>
    <w:rsid w:val="0072658A"/>
    <w:rsid w:val="00727A3D"/>
    <w:rsid w:val="00727EE4"/>
    <w:rsid w:val="00730195"/>
    <w:rsid w:val="007316E6"/>
    <w:rsid w:val="00732215"/>
    <w:rsid w:val="00732A50"/>
    <w:rsid w:val="007335B8"/>
    <w:rsid w:val="00733D7E"/>
    <w:rsid w:val="00734875"/>
    <w:rsid w:val="00735509"/>
    <w:rsid w:val="007355EC"/>
    <w:rsid w:val="0073691F"/>
    <w:rsid w:val="00737EF3"/>
    <w:rsid w:val="007418A3"/>
    <w:rsid w:val="0074463C"/>
    <w:rsid w:val="00746A51"/>
    <w:rsid w:val="007475D3"/>
    <w:rsid w:val="00751145"/>
    <w:rsid w:val="00751193"/>
    <w:rsid w:val="00752054"/>
    <w:rsid w:val="0075329D"/>
    <w:rsid w:val="00753862"/>
    <w:rsid w:val="0075559E"/>
    <w:rsid w:val="007578DF"/>
    <w:rsid w:val="00761144"/>
    <w:rsid w:val="00761203"/>
    <w:rsid w:val="00762651"/>
    <w:rsid w:val="00765558"/>
    <w:rsid w:val="007669D4"/>
    <w:rsid w:val="0077083C"/>
    <w:rsid w:val="007712D5"/>
    <w:rsid w:val="007724B4"/>
    <w:rsid w:val="007756E7"/>
    <w:rsid w:val="007760F7"/>
    <w:rsid w:val="007767DE"/>
    <w:rsid w:val="00784025"/>
    <w:rsid w:val="00785147"/>
    <w:rsid w:val="007871FF"/>
    <w:rsid w:val="00792342"/>
    <w:rsid w:val="00792641"/>
    <w:rsid w:val="007928F3"/>
    <w:rsid w:val="0079318F"/>
    <w:rsid w:val="00793A77"/>
    <w:rsid w:val="00794140"/>
    <w:rsid w:val="00794192"/>
    <w:rsid w:val="007952E5"/>
    <w:rsid w:val="00795C04"/>
    <w:rsid w:val="0079628B"/>
    <w:rsid w:val="007963EA"/>
    <w:rsid w:val="00796FE1"/>
    <w:rsid w:val="0079747B"/>
    <w:rsid w:val="007977A8"/>
    <w:rsid w:val="007A11E6"/>
    <w:rsid w:val="007A1CBD"/>
    <w:rsid w:val="007A42F0"/>
    <w:rsid w:val="007A46AD"/>
    <w:rsid w:val="007B20ED"/>
    <w:rsid w:val="007B428C"/>
    <w:rsid w:val="007B466E"/>
    <w:rsid w:val="007B4D7A"/>
    <w:rsid w:val="007B512A"/>
    <w:rsid w:val="007B6103"/>
    <w:rsid w:val="007B645B"/>
    <w:rsid w:val="007B744D"/>
    <w:rsid w:val="007C2097"/>
    <w:rsid w:val="007C4BBB"/>
    <w:rsid w:val="007C56AB"/>
    <w:rsid w:val="007C68FF"/>
    <w:rsid w:val="007C77CA"/>
    <w:rsid w:val="007D084B"/>
    <w:rsid w:val="007D3E8B"/>
    <w:rsid w:val="007D5B90"/>
    <w:rsid w:val="007D6A07"/>
    <w:rsid w:val="007E19AA"/>
    <w:rsid w:val="007E29D9"/>
    <w:rsid w:val="007E2EF4"/>
    <w:rsid w:val="007E350A"/>
    <w:rsid w:val="007E3F47"/>
    <w:rsid w:val="007E5DD2"/>
    <w:rsid w:val="007E6086"/>
    <w:rsid w:val="007E7CD9"/>
    <w:rsid w:val="007F12C3"/>
    <w:rsid w:val="007F41F2"/>
    <w:rsid w:val="007F5040"/>
    <w:rsid w:val="007F5650"/>
    <w:rsid w:val="007F7259"/>
    <w:rsid w:val="008027AA"/>
    <w:rsid w:val="008037BC"/>
    <w:rsid w:val="00803CB4"/>
    <w:rsid w:val="008040A8"/>
    <w:rsid w:val="008067C2"/>
    <w:rsid w:val="00806961"/>
    <w:rsid w:val="00807F33"/>
    <w:rsid w:val="0081412D"/>
    <w:rsid w:val="00814D34"/>
    <w:rsid w:val="008155A6"/>
    <w:rsid w:val="00816892"/>
    <w:rsid w:val="00820D29"/>
    <w:rsid w:val="00821206"/>
    <w:rsid w:val="00821588"/>
    <w:rsid w:val="008231AD"/>
    <w:rsid w:val="00825982"/>
    <w:rsid w:val="00825D35"/>
    <w:rsid w:val="008270DE"/>
    <w:rsid w:val="008279FA"/>
    <w:rsid w:val="00830BCD"/>
    <w:rsid w:val="008338B1"/>
    <w:rsid w:val="00833B92"/>
    <w:rsid w:val="008342A1"/>
    <w:rsid w:val="00834A35"/>
    <w:rsid w:val="00834E77"/>
    <w:rsid w:val="00835BB9"/>
    <w:rsid w:val="0083624D"/>
    <w:rsid w:val="008378A1"/>
    <w:rsid w:val="00840338"/>
    <w:rsid w:val="0084226D"/>
    <w:rsid w:val="008431DC"/>
    <w:rsid w:val="00844AD7"/>
    <w:rsid w:val="00844EF6"/>
    <w:rsid w:val="008458A3"/>
    <w:rsid w:val="00847A7B"/>
    <w:rsid w:val="0085268D"/>
    <w:rsid w:val="0085457E"/>
    <w:rsid w:val="008546C4"/>
    <w:rsid w:val="0085526B"/>
    <w:rsid w:val="008557D2"/>
    <w:rsid w:val="008574F1"/>
    <w:rsid w:val="008603F7"/>
    <w:rsid w:val="00860A9C"/>
    <w:rsid w:val="00862584"/>
    <w:rsid w:val="008625E5"/>
    <w:rsid w:val="008626E7"/>
    <w:rsid w:val="008647E3"/>
    <w:rsid w:val="0086609F"/>
    <w:rsid w:val="0086737C"/>
    <w:rsid w:val="00867467"/>
    <w:rsid w:val="008701CD"/>
    <w:rsid w:val="00870EBE"/>
    <w:rsid w:val="00870EE7"/>
    <w:rsid w:val="00871991"/>
    <w:rsid w:val="00872AD5"/>
    <w:rsid w:val="008748FE"/>
    <w:rsid w:val="00874E0C"/>
    <w:rsid w:val="00874E6A"/>
    <w:rsid w:val="00877BF2"/>
    <w:rsid w:val="00880892"/>
    <w:rsid w:val="008840F5"/>
    <w:rsid w:val="00885FEE"/>
    <w:rsid w:val="008863B9"/>
    <w:rsid w:val="00886F5F"/>
    <w:rsid w:val="0089093E"/>
    <w:rsid w:val="008919F0"/>
    <w:rsid w:val="00892748"/>
    <w:rsid w:val="00892F16"/>
    <w:rsid w:val="00893990"/>
    <w:rsid w:val="008963FC"/>
    <w:rsid w:val="008A13C4"/>
    <w:rsid w:val="008A321F"/>
    <w:rsid w:val="008A3A98"/>
    <w:rsid w:val="008A4397"/>
    <w:rsid w:val="008A45A6"/>
    <w:rsid w:val="008B11F6"/>
    <w:rsid w:val="008B1411"/>
    <w:rsid w:val="008B3F8F"/>
    <w:rsid w:val="008B5632"/>
    <w:rsid w:val="008B67E3"/>
    <w:rsid w:val="008B705E"/>
    <w:rsid w:val="008B7BD8"/>
    <w:rsid w:val="008C05A4"/>
    <w:rsid w:val="008C3C25"/>
    <w:rsid w:val="008C7273"/>
    <w:rsid w:val="008D021D"/>
    <w:rsid w:val="008D058E"/>
    <w:rsid w:val="008D44AD"/>
    <w:rsid w:val="008D64C1"/>
    <w:rsid w:val="008D6DF1"/>
    <w:rsid w:val="008E139B"/>
    <w:rsid w:val="008E1671"/>
    <w:rsid w:val="008E1A1D"/>
    <w:rsid w:val="008E1B7D"/>
    <w:rsid w:val="008E34F0"/>
    <w:rsid w:val="008E52A5"/>
    <w:rsid w:val="008E6341"/>
    <w:rsid w:val="008E687B"/>
    <w:rsid w:val="008F0215"/>
    <w:rsid w:val="008F2873"/>
    <w:rsid w:val="008F3789"/>
    <w:rsid w:val="008F686C"/>
    <w:rsid w:val="008F7DE6"/>
    <w:rsid w:val="00901AC3"/>
    <w:rsid w:val="00902730"/>
    <w:rsid w:val="0090376E"/>
    <w:rsid w:val="00903780"/>
    <w:rsid w:val="00903B93"/>
    <w:rsid w:val="009045C2"/>
    <w:rsid w:val="0090460A"/>
    <w:rsid w:val="00905CBF"/>
    <w:rsid w:val="00905E81"/>
    <w:rsid w:val="0091255D"/>
    <w:rsid w:val="00913F41"/>
    <w:rsid w:val="0091435A"/>
    <w:rsid w:val="009145E7"/>
    <w:rsid w:val="009148DE"/>
    <w:rsid w:val="00915A0E"/>
    <w:rsid w:val="00917ED9"/>
    <w:rsid w:val="009210D6"/>
    <w:rsid w:val="00922DB1"/>
    <w:rsid w:val="00922E90"/>
    <w:rsid w:val="009233A2"/>
    <w:rsid w:val="009248FF"/>
    <w:rsid w:val="009274B4"/>
    <w:rsid w:val="009279CF"/>
    <w:rsid w:val="00927FC4"/>
    <w:rsid w:val="009300F6"/>
    <w:rsid w:val="0093029D"/>
    <w:rsid w:val="009306FC"/>
    <w:rsid w:val="00936BFD"/>
    <w:rsid w:val="0093748F"/>
    <w:rsid w:val="00941E30"/>
    <w:rsid w:val="00942EFE"/>
    <w:rsid w:val="00942FAA"/>
    <w:rsid w:val="00946A8A"/>
    <w:rsid w:val="00946BCE"/>
    <w:rsid w:val="00947708"/>
    <w:rsid w:val="0094795D"/>
    <w:rsid w:val="00950127"/>
    <w:rsid w:val="00950271"/>
    <w:rsid w:val="00950DA1"/>
    <w:rsid w:val="0095162F"/>
    <w:rsid w:val="009519FE"/>
    <w:rsid w:val="00952869"/>
    <w:rsid w:val="00954D33"/>
    <w:rsid w:val="0095561F"/>
    <w:rsid w:val="00960A25"/>
    <w:rsid w:val="00960D37"/>
    <w:rsid w:val="00964D83"/>
    <w:rsid w:val="00964D93"/>
    <w:rsid w:val="00965406"/>
    <w:rsid w:val="00965803"/>
    <w:rsid w:val="0096648B"/>
    <w:rsid w:val="009668E8"/>
    <w:rsid w:val="00971BB4"/>
    <w:rsid w:val="00975167"/>
    <w:rsid w:val="009769D1"/>
    <w:rsid w:val="00976D50"/>
    <w:rsid w:val="00976DF5"/>
    <w:rsid w:val="009777D9"/>
    <w:rsid w:val="009822D1"/>
    <w:rsid w:val="00982327"/>
    <w:rsid w:val="009823C6"/>
    <w:rsid w:val="00983307"/>
    <w:rsid w:val="00983919"/>
    <w:rsid w:val="0098392F"/>
    <w:rsid w:val="00983BEF"/>
    <w:rsid w:val="00985EEF"/>
    <w:rsid w:val="009862CE"/>
    <w:rsid w:val="0098687A"/>
    <w:rsid w:val="0098690F"/>
    <w:rsid w:val="009875D8"/>
    <w:rsid w:val="00987D25"/>
    <w:rsid w:val="00991B88"/>
    <w:rsid w:val="00992FA9"/>
    <w:rsid w:val="00995DF1"/>
    <w:rsid w:val="009961C3"/>
    <w:rsid w:val="009A153A"/>
    <w:rsid w:val="009A3078"/>
    <w:rsid w:val="009A3F9D"/>
    <w:rsid w:val="009A5753"/>
    <w:rsid w:val="009A579D"/>
    <w:rsid w:val="009A68FD"/>
    <w:rsid w:val="009A75B5"/>
    <w:rsid w:val="009B16BF"/>
    <w:rsid w:val="009B4501"/>
    <w:rsid w:val="009B4D74"/>
    <w:rsid w:val="009B5076"/>
    <w:rsid w:val="009B69C9"/>
    <w:rsid w:val="009C2961"/>
    <w:rsid w:val="009C5455"/>
    <w:rsid w:val="009C7EDF"/>
    <w:rsid w:val="009D073A"/>
    <w:rsid w:val="009D1D38"/>
    <w:rsid w:val="009D25D9"/>
    <w:rsid w:val="009D53F3"/>
    <w:rsid w:val="009D5ED1"/>
    <w:rsid w:val="009D7FB2"/>
    <w:rsid w:val="009E039D"/>
    <w:rsid w:val="009E0F28"/>
    <w:rsid w:val="009E15A8"/>
    <w:rsid w:val="009E25C1"/>
    <w:rsid w:val="009E27F0"/>
    <w:rsid w:val="009E3297"/>
    <w:rsid w:val="009E4148"/>
    <w:rsid w:val="009E4646"/>
    <w:rsid w:val="009E74AE"/>
    <w:rsid w:val="009F0ECD"/>
    <w:rsid w:val="009F1B17"/>
    <w:rsid w:val="009F2C5F"/>
    <w:rsid w:val="009F5D49"/>
    <w:rsid w:val="009F734F"/>
    <w:rsid w:val="00A013EC"/>
    <w:rsid w:val="00A0197C"/>
    <w:rsid w:val="00A02238"/>
    <w:rsid w:val="00A0363B"/>
    <w:rsid w:val="00A06F19"/>
    <w:rsid w:val="00A07177"/>
    <w:rsid w:val="00A07910"/>
    <w:rsid w:val="00A12A3F"/>
    <w:rsid w:val="00A12FB4"/>
    <w:rsid w:val="00A13E60"/>
    <w:rsid w:val="00A144AD"/>
    <w:rsid w:val="00A15074"/>
    <w:rsid w:val="00A2037E"/>
    <w:rsid w:val="00A23097"/>
    <w:rsid w:val="00A24241"/>
    <w:rsid w:val="00A246B6"/>
    <w:rsid w:val="00A25964"/>
    <w:rsid w:val="00A26798"/>
    <w:rsid w:val="00A27F2D"/>
    <w:rsid w:val="00A31632"/>
    <w:rsid w:val="00A321C0"/>
    <w:rsid w:val="00A32FE7"/>
    <w:rsid w:val="00A35E8F"/>
    <w:rsid w:val="00A36AC8"/>
    <w:rsid w:val="00A37AE6"/>
    <w:rsid w:val="00A37D47"/>
    <w:rsid w:val="00A41708"/>
    <w:rsid w:val="00A44B1D"/>
    <w:rsid w:val="00A4613C"/>
    <w:rsid w:val="00A469BA"/>
    <w:rsid w:val="00A46B24"/>
    <w:rsid w:val="00A47043"/>
    <w:rsid w:val="00A47E70"/>
    <w:rsid w:val="00A50CF0"/>
    <w:rsid w:val="00A51610"/>
    <w:rsid w:val="00A53A38"/>
    <w:rsid w:val="00A540B9"/>
    <w:rsid w:val="00A55395"/>
    <w:rsid w:val="00A55D69"/>
    <w:rsid w:val="00A5765C"/>
    <w:rsid w:val="00A57BF8"/>
    <w:rsid w:val="00A6018F"/>
    <w:rsid w:val="00A603B6"/>
    <w:rsid w:val="00A60D92"/>
    <w:rsid w:val="00A62C81"/>
    <w:rsid w:val="00A659EF"/>
    <w:rsid w:val="00A7256C"/>
    <w:rsid w:val="00A73D68"/>
    <w:rsid w:val="00A75674"/>
    <w:rsid w:val="00A75B6D"/>
    <w:rsid w:val="00A7671C"/>
    <w:rsid w:val="00A77923"/>
    <w:rsid w:val="00A8212E"/>
    <w:rsid w:val="00A83DCB"/>
    <w:rsid w:val="00A86A9B"/>
    <w:rsid w:val="00A86B47"/>
    <w:rsid w:val="00A90533"/>
    <w:rsid w:val="00A908E8"/>
    <w:rsid w:val="00A9178B"/>
    <w:rsid w:val="00A92B72"/>
    <w:rsid w:val="00A92CA9"/>
    <w:rsid w:val="00A93EB4"/>
    <w:rsid w:val="00A9407F"/>
    <w:rsid w:val="00A95955"/>
    <w:rsid w:val="00A95965"/>
    <w:rsid w:val="00A95CDE"/>
    <w:rsid w:val="00A96C2A"/>
    <w:rsid w:val="00A977DD"/>
    <w:rsid w:val="00AA2CBC"/>
    <w:rsid w:val="00AA49C3"/>
    <w:rsid w:val="00AA6A7A"/>
    <w:rsid w:val="00AB0757"/>
    <w:rsid w:val="00AB1B7C"/>
    <w:rsid w:val="00AB2F27"/>
    <w:rsid w:val="00AB33E8"/>
    <w:rsid w:val="00AB7A64"/>
    <w:rsid w:val="00AC07CA"/>
    <w:rsid w:val="00AC2A82"/>
    <w:rsid w:val="00AC5820"/>
    <w:rsid w:val="00AC5E0C"/>
    <w:rsid w:val="00AD16BF"/>
    <w:rsid w:val="00AD1CD8"/>
    <w:rsid w:val="00AD3245"/>
    <w:rsid w:val="00AD7861"/>
    <w:rsid w:val="00AD7B7D"/>
    <w:rsid w:val="00AD7CC7"/>
    <w:rsid w:val="00AE3787"/>
    <w:rsid w:val="00AE3B52"/>
    <w:rsid w:val="00AE3D41"/>
    <w:rsid w:val="00AE425F"/>
    <w:rsid w:val="00AE7806"/>
    <w:rsid w:val="00AE7C34"/>
    <w:rsid w:val="00AF01DF"/>
    <w:rsid w:val="00AF14B6"/>
    <w:rsid w:val="00AF24DD"/>
    <w:rsid w:val="00AF650B"/>
    <w:rsid w:val="00AF6736"/>
    <w:rsid w:val="00AF7721"/>
    <w:rsid w:val="00B005D3"/>
    <w:rsid w:val="00B00929"/>
    <w:rsid w:val="00B027F2"/>
    <w:rsid w:val="00B0467C"/>
    <w:rsid w:val="00B05676"/>
    <w:rsid w:val="00B10AB2"/>
    <w:rsid w:val="00B10F9A"/>
    <w:rsid w:val="00B119A2"/>
    <w:rsid w:val="00B152AC"/>
    <w:rsid w:val="00B166E9"/>
    <w:rsid w:val="00B170BF"/>
    <w:rsid w:val="00B20C19"/>
    <w:rsid w:val="00B23DC5"/>
    <w:rsid w:val="00B24E95"/>
    <w:rsid w:val="00B258BB"/>
    <w:rsid w:val="00B27C6C"/>
    <w:rsid w:val="00B31876"/>
    <w:rsid w:val="00B31E0B"/>
    <w:rsid w:val="00B35E40"/>
    <w:rsid w:val="00B363D2"/>
    <w:rsid w:val="00B42873"/>
    <w:rsid w:val="00B46724"/>
    <w:rsid w:val="00B502BF"/>
    <w:rsid w:val="00B50BCC"/>
    <w:rsid w:val="00B51900"/>
    <w:rsid w:val="00B51A4F"/>
    <w:rsid w:val="00B55064"/>
    <w:rsid w:val="00B55784"/>
    <w:rsid w:val="00B61284"/>
    <w:rsid w:val="00B61623"/>
    <w:rsid w:val="00B6268A"/>
    <w:rsid w:val="00B63539"/>
    <w:rsid w:val="00B65040"/>
    <w:rsid w:val="00B67B97"/>
    <w:rsid w:val="00B70AD1"/>
    <w:rsid w:val="00B714B8"/>
    <w:rsid w:val="00B716CF"/>
    <w:rsid w:val="00B7205A"/>
    <w:rsid w:val="00B7493D"/>
    <w:rsid w:val="00B7494E"/>
    <w:rsid w:val="00B754AB"/>
    <w:rsid w:val="00B768FD"/>
    <w:rsid w:val="00B81155"/>
    <w:rsid w:val="00B82AAF"/>
    <w:rsid w:val="00B83681"/>
    <w:rsid w:val="00B849C8"/>
    <w:rsid w:val="00B84B2B"/>
    <w:rsid w:val="00B8540E"/>
    <w:rsid w:val="00B858B2"/>
    <w:rsid w:val="00B85E4B"/>
    <w:rsid w:val="00B87612"/>
    <w:rsid w:val="00B87F40"/>
    <w:rsid w:val="00B91A57"/>
    <w:rsid w:val="00B92A72"/>
    <w:rsid w:val="00B94035"/>
    <w:rsid w:val="00B95F77"/>
    <w:rsid w:val="00B96162"/>
    <w:rsid w:val="00B968C8"/>
    <w:rsid w:val="00BA1E16"/>
    <w:rsid w:val="00BA2CEF"/>
    <w:rsid w:val="00BA37B2"/>
    <w:rsid w:val="00BA3E34"/>
    <w:rsid w:val="00BA3EC5"/>
    <w:rsid w:val="00BA4180"/>
    <w:rsid w:val="00BA51D9"/>
    <w:rsid w:val="00BA63E0"/>
    <w:rsid w:val="00BB009F"/>
    <w:rsid w:val="00BB1665"/>
    <w:rsid w:val="00BB272A"/>
    <w:rsid w:val="00BB2822"/>
    <w:rsid w:val="00BB3392"/>
    <w:rsid w:val="00BB5DFC"/>
    <w:rsid w:val="00BB6C03"/>
    <w:rsid w:val="00BB71AA"/>
    <w:rsid w:val="00BB723E"/>
    <w:rsid w:val="00BC0959"/>
    <w:rsid w:val="00BC18DA"/>
    <w:rsid w:val="00BC24B7"/>
    <w:rsid w:val="00BC3748"/>
    <w:rsid w:val="00BC5850"/>
    <w:rsid w:val="00BC5DD0"/>
    <w:rsid w:val="00BC6918"/>
    <w:rsid w:val="00BD0052"/>
    <w:rsid w:val="00BD1A85"/>
    <w:rsid w:val="00BD279D"/>
    <w:rsid w:val="00BD3579"/>
    <w:rsid w:val="00BD3893"/>
    <w:rsid w:val="00BD3F40"/>
    <w:rsid w:val="00BD3F8D"/>
    <w:rsid w:val="00BD404A"/>
    <w:rsid w:val="00BD4798"/>
    <w:rsid w:val="00BD6BB8"/>
    <w:rsid w:val="00BD6F10"/>
    <w:rsid w:val="00BE060A"/>
    <w:rsid w:val="00BE1D4B"/>
    <w:rsid w:val="00BE300D"/>
    <w:rsid w:val="00BE5D2E"/>
    <w:rsid w:val="00BE657E"/>
    <w:rsid w:val="00BE6D19"/>
    <w:rsid w:val="00BF21A0"/>
    <w:rsid w:val="00BF260F"/>
    <w:rsid w:val="00BF306D"/>
    <w:rsid w:val="00BF321D"/>
    <w:rsid w:val="00BF578F"/>
    <w:rsid w:val="00BF62C2"/>
    <w:rsid w:val="00BF6BB2"/>
    <w:rsid w:val="00C02004"/>
    <w:rsid w:val="00C04A59"/>
    <w:rsid w:val="00C04E2E"/>
    <w:rsid w:val="00C05BCA"/>
    <w:rsid w:val="00C0798E"/>
    <w:rsid w:val="00C13BBE"/>
    <w:rsid w:val="00C1473B"/>
    <w:rsid w:val="00C1527D"/>
    <w:rsid w:val="00C16F96"/>
    <w:rsid w:val="00C2116D"/>
    <w:rsid w:val="00C23C7C"/>
    <w:rsid w:val="00C243FE"/>
    <w:rsid w:val="00C25AFB"/>
    <w:rsid w:val="00C2616E"/>
    <w:rsid w:val="00C3147B"/>
    <w:rsid w:val="00C33F9E"/>
    <w:rsid w:val="00C35765"/>
    <w:rsid w:val="00C36B02"/>
    <w:rsid w:val="00C36D36"/>
    <w:rsid w:val="00C41DB1"/>
    <w:rsid w:val="00C42ED3"/>
    <w:rsid w:val="00C4477D"/>
    <w:rsid w:val="00C45369"/>
    <w:rsid w:val="00C4598B"/>
    <w:rsid w:val="00C50EE4"/>
    <w:rsid w:val="00C51C05"/>
    <w:rsid w:val="00C53100"/>
    <w:rsid w:val="00C5593E"/>
    <w:rsid w:val="00C55BD6"/>
    <w:rsid w:val="00C6006D"/>
    <w:rsid w:val="00C658E4"/>
    <w:rsid w:val="00C66BA2"/>
    <w:rsid w:val="00C70997"/>
    <w:rsid w:val="00C74B9A"/>
    <w:rsid w:val="00C80E51"/>
    <w:rsid w:val="00C811FA"/>
    <w:rsid w:val="00C814AE"/>
    <w:rsid w:val="00C818BB"/>
    <w:rsid w:val="00C81E1E"/>
    <w:rsid w:val="00C84271"/>
    <w:rsid w:val="00C85CF8"/>
    <w:rsid w:val="00C87B19"/>
    <w:rsid w:val="00C87C68"/>
    <w:rsid w:val="00C91DAA"/>
    <w:rsid w:val="00C92895"/>
    <w:rsid w:val="00C93032"/>
    <w:rsid w:val="00C95985"/>
    <w:rsid w:val="00C96812"/>
    <w:rsid w:val="00C97043"/>
    <w:rsid w:val="00C9741C"/>
    <w:rsid w:val="00CA00EF"/>
    <w:rsid w:val="00CA081E"/>
    <w:rsid w:val="00CA1454"/>
    <w:rsid w:val="00CA1475"/>
    <w:rsid w:val="00CA29F9"/>
    <w:rsid w:val="00CA5472"/>
    <w:rsid w:val="00CA6357"/>
    <w:rsid w:val="00CB2C8E"/>
    <w:rsid w:val="00CB3214"/>
    <w:rsid w:val="00CB3C61"/>
    <w:rsid w:val="00CC0A7D"/>
    <w:rsid w:val="00CC14DB"/>
    <w:rsid w:val="00CC29DA"/>
    <w:rsid w:val="00CC3645"/>
    <w:rsid w:val="00CC411D"/>
    <w:rsid w:val="00CC5026"/>
    <w:rsid w:val="00CC5522"/>
    <w:rsid w:val="00CC68D0"/>
    <w:rsid w:val="00CC6F67"/>
    <w:rsid w:val="00CC7200"/>
    <w:rsid w:val="00CC73AD"/>
    <w:rsid w:val="00CC76C7"/>
    <w:rsid w:val="00CD134D"/>
    <w:rsid w:val="00CD18B7"/>
    <w:rsid w:val="00CD2682"/>
    <w:rsid w:val="00CD3C79"/>
    <w:rsid w:val="00CD5399"/>
    <w:rsid w:val="00CD599C"/>
    <w:rsid w:val="00CD6C6F"/>
    <w:rsid w:val="00CE0BF6"/>
    <w:rsid w:val="00CE10A0"/>
    <w:rsid w:val="00CE12CC"/>
    <w:rsid w:val="00CE2139"/>
    <w:rsid w:val="00CE2838"/>
    <w:rsid w:val="00CE29ED"/>
    <w:rsid w:val="00CE2C2F"/>
    <w:rsid w:val="00CE3BD5"/>
    <w:rsid w:val="00CE52BD"/>
    <w:rsid w:val="00CE5E66"/>
    <w:rsid w:val="00CE6397"/>
    <w:rsid w:val="00CF25CD"/>
    <w:rsid w:val="00CF40DE"/>
    <w:rsid w:val="00CF4884"/>
    <w:rsid w:val="00CF77EF"/>
    <w:rsid w:val="00CF7C3C"/>
    <w:rsid w:val="00CF7F00"/>
    <w:rsid w:val="00D00E2B"/>
    <w:rsid w:val="00D01530"/>
    <w:rsid w:val="00D03F9A"/>
    <w:rsid w:val="00D03FDC"/>
    <w:rsid w:val="00D044AE"/>
    <w:rsid w:val="00D0497F"/>
    <w:rsid w:val="00D05FDC"/>
    <w:rsid w:val="00D0661E"/>
    <w:rsid w:val="00D06D51"/>
    <w:rsid w:val="00D0771A"/>
    <w:rsid w:val="00D125BD"/>
    <w:rsid w:val="00D13A9A"/>
    <w:rsid w:val="00D13C5A"/>
    <w:rsid w:val="00D169F5"/>
    <w:rsid w:val="00D1792C"/>
    <w:rsid w:val="00D17CF5"/>
    <w:rsid w:val="00D2064E"/>
    <w:rsid w:val="00D2104D"/>
    <w:rsid w:val="00D212DE"/>
    <w:rsid w:val="00D221B0"/>
    <w:rsid w:val="00D24991"/>
    <w:rsid w:val="00D25109"/>
    <w:rsid w:val="00D2735F"/>
    <w:rsid w:val="00D33B83"/>
    <w:rsid w:val="00D3562B"/>
    <w:rsid w:val="00D36507"/>
    <w:rsid w:val="00D36962"/>
    <w:rsid w:val="00D3770D"/>
    <w:rsid w:val="00D37B09"/>
    <w:rsid w:val="00D40D15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3FF5"/>
    <w:rsid w:val="00D54A01"/>
    <w:rsid w:val="00D54E1E"/>
    <w:rsid w:val="00D5635C"/>
    <w:rsid w:val="00D57343"/>
    <w:rsid w:val="00D61736"/>
    <w:rsid w:val="00D62130"/>
    <w:rsid w:val="00D62396"/>
    <w:rsid w:val="00D62885"/>
    <w:rsid w:val="00D66520"/>
    <w:rsid w:val="00D67279"/>
    <w:rsid w:val="00D67FA5"/>
    <w:rsid w:val="00D71E63"/>
    <w:rsid w:val="00D7285D"/>
    <w:rsid w:val="00D7481F"/>
    <w:rsid w:val="00D81714"/>
    <w:rsid w:val="00D81A34"/>
    <w:rsid w:val="00D82523"/>
    <w:rsid w:val="00D833BD"/>
    <w:rsid w:val="00D833E9"/>
    <w:rsid w:val="00D850E6"/>
    <w:rsid w:val="00D85720"/>
    <w:rsid w:val="00D86615"/>
    <w:rsid w:val="00D87443"/>
    <w:rsid w:val="00D917F7"/>
    <w:rsid w:val="00D91997"/>
    <w:rsid w:val="00D9206C"/>
    <w:rsid w:val="00D92C46"/>
    <w:rsid w:val="00D93769"/>
    <w:rsid w:val="00D9379A"/>
    <w:rsid w:val="00DA2157"/>
    <w:rsid w:val="00DA2DBF"/>
    <w:rsid w:val="00DA4B7E"/>
    <w:rsid w:val="00DA5AB6"/>
    <w:rsid w:val="00DB017F"/>
    <w:rsid w:val="00DB1BFB"/>
    <w:rsid w:val="00DB2BA4"/>
    <w:rsid w:val="00DB7EA4"/>
    <w:rsid w:val="00DC066A"/>
    <w:rsid w:val="00DC0946"/>
    <w:rsid w:val="00DC1C5E"/>
    <w:rsid w:val="00DC20AA"/>
    <w:rsid w:val="00DC5F7F"/>
    <w:rsid w:val="00DC65B8"/>
    <w:rsid w:val="00DC6720"/>
    <w:rsid w:val="00DD0B87"/>
    <w:rsid w:val="00DD269C"/>
    <w:rsid w:val="00DD3039"/>
    <w:rsid w:val="00DD6B2F"/>
    <w:rsid w:val="00DE1FA2"/>
    <w:rsid w:val="00DE2179"/>
    <w:rsid w:val="00DE34CF"/>
    <w:rsid w:val="00DE3C0F"/>
    <w:rsid w:val="00DE3CBB"/>
    <w:rsid w:val="00DE651A"/>
    <w:rsid w:val="00DE6EEE"/>
    <w:rsid w:val="00DF0651"/>
    <w:rsid w:val="00DF1410"/>
    <w:rsid w:val="00DF16EC"/>
    <w:rsid w:val="00DF2C6B"/>
    <w:rsid w:val="00DF47A9"/>
    <w:rsid w:val="00DF4DA5"/>
    <w:rsid w:val="00DF5875"/>
    <w:rsid w:val="00E00CC1"/>
    <w:rsid w:val="00E00E91"/>
    <w:rsid w:val="00E010B8"/>
    <w:rsid w:val="00E02ED7"/>
    <w:rsid w:val="00E03F0F"/>
    <w:rsid w:val="00E043D3"/>
    <w:rsid w:val="00E0532F"/>
    <w:rsid w:val="00E05F19"/>
    <w:rsid w:val="00E0661D"/>
    <w:rsid w:val="00E07DD8"/>
    <w:rsid w:val="00E12063"/>
    <w:rsid w:val="00E12809"/>
    <w:rsid w:val="00E13F3D"/>
    <w:rsid w:val="00E13F50"/>
    <w:rsid w:val="00E14450"/>
    <w:rsid w:val="00E1484E"/>
    <w:rsid w:val="00E153CE"/>
    <w:rsid w:val="00E162A6"/>
    <w:rsid w:val="00E21083"/>
    <w:rsid w:val="00E226BE"/>
    <w:rsid w:val="00E226F3"/>
    <w:rsid w:val="00E22B91"/>
    <w:rsid w:val="00E2429F"/>
    <w:rsid w:val="00E25028"/>
    <w:rsid w:val="00E26871"/>
    <w:rsid w:val="00E310CB"/>
    <w:rsid w:val="00E324B8"/>
    <w:rsid w:val="00E34898"/>
    <w:rsid w:val="00E35F9F"/>
    <w:rsid w:val="00E37A42"/>
    <w:rsid w:val="00E41A1E"/>
    <w:rsid w:val="00E432FA"/>
    <w:rsid w:val="00E436B2"/>
    <w:rsid w:val="00E43AC2"/>
    <w:rsid w:val="00E446E2"/>
    <w:rsid w:val="00E44962"/>
    <w:rsid w:val="00E45167"/>
    <w:rsid w:val="00E4531E"/>
    <w:rsid w:val="00E501F9"/>
    <w:rsid w:val="00E516F0"/>
    <w:rsid w:val="00E52157"/>
    <w:rsid w:val="00E53687"/>
    <w:rsid w:val="00E54DE5"/>
    <w:rsid w:val="00E5506B"/>
    <w:rsid w:val="00E55BA9"/>
    <w:rsid w:val="00E601E8"/>
    <w:rsid w:val="00E630F6"/>
    <w:rsid w:val="00E661F3"/>
    <w:rsid w:val="00E71383"/>
    <w:rsid w:val="00E725FE"/>
    <w:rsid w:val="00E765D5"/>
    <w:rsid w:val="00E76863"/>
    <w:rsid w:val="00E803A5"/>
    <w:rsid w:val="00E8530C"/>
    <w:rsid w:val="00E86688"/>
    <w:rsid w:val="00E878BF"/>
    <w:rsid w:val="00E91350"/>
    <w:rsid w:val="00E926CD"/>
    <w:rsid w:val="00E92781"/>
    <w:rsid w:val="00E943C9"/>
    <w:rsid w:val="00E94EF0"/>
    <w:rsid w:val="00E9571E"/>
    <w:rsid w:val="00E95E7D"/>
    <w:rsid w:val="00E96ED1"/>
    <w:rsid w:val="00E97D3B"/>
    <w:rsid w:val="00EA14B5"/>
    <w:rsid w:val="00EA2032"/>
    <w:rsid w:val="00EA4C87"/>
    <w:rsid w:val="00EA5623"/>
    <w:rsid w:val="00EA640B"/>
    <w:rsid w:val="00EA724D"/>
    <w:rsid w:val="00EA74DA"/>
    <w:rsid w:val="00EB09B7"/>
    <w:rsid w:val="00EB1817"/>
    <w:rsid w:val="00EB1CCA"/>
    <w:rsid w:val="00EB2126"/>
    <w:rsid w:val="00EB25D6"/>
    <w:rsid w:val="00EB3520"/>
    <w:rsid w:val="00EB4D8E"/>
    <w:rsid w:val="00EC0D25"/>
    <w:rsid w:val="00EC1EF9"/>
    <w:rsid w:val="00EC335D"/>
    <w:rsid w:val="00EC39F4"/>
    <w:rsid w:val="00EC56A6"/>
    <w:rsid w:val="00EC67A6"/>
    <w:rsid w:val="00EC694C"/>
    <w:rsid w:val="00EC7F90"/>
    <w:rsid w:val="00ED0518"/>
    <w:rsid w:val="00ED0AF1"/>
    <w:rsid w:val="00ED1D5E"/>
    <w:rsid w:val="00ED39A8"/>
    <w:rsid w:val="00EE2842"/>
    <w:rsid w:val="00EE2ED4"/>
    <w:rsid w:val="00EE6829"/>
    <w:rsid w:val="00EE7D7C"/>
    <w:rsid w:val="00EE7EA4"/>
    <w:rsid w:val="00EF0181"/>
    <w:rsid w:val="00EF04A0"/>
    <w:rsid w:val="00EF18CE"/>
    <w:rsid w:val="00EF21CF"/>
    <w:rsid w:val="00EF2E00"/>
    <w:rsid w:val="00EF40D6"/>
    <w:rsid w:val="00EF47A2"/>
    <w:rsid w:val="00EF7B93"/>
    <w:rsid w:val="00F001C8"/>
    <w:rsid w:val="00F01516"/>
    <w:rsid w:val="00F0169C"/>
    <w:rsid w:val="00F01B4C"/>
    <w:rsid w:val="00F04E97"/>
    <w:rsid w:val="00F0634A"/>
    <w:rsid w:val="00F07105"/>
    <w:rsid w:val="00F07155"/>
    <w:rsid w:val="00F1001A"/>
    <w:rsid w:val="00F10700"/>
    <w:rsid w:val="00F11A27"/>
    <w:rsid w:val="00F123F2"/>
    <w:rsid w:val="00F129CC"/>
    <w:rsid w:val="00F14961"/>
    <w:rsid w:val="00F14D2A"/>
    <w:rsid w:val="00F15DD5"/>
    <w:rsid w:val="00F17356"/>
    <w:rsid w:val="00F24A84"/>
    <w:rsid w:val="00F24FDD"/>
    <w:rsid w:val="00F25D98"/>
    <w:rsid w:val="00F300FB"/>
    <w:rsid w:val="00F3065F"/>
    <w:rsid w:val="00F3299E"/>
    <w:rsid w:val="00F335F1"/>
    <w:rsid w:val="00F355E2"/>
    <w:rsid w:val="00F400F7"/>
    <w:rsid w:val="00F40225"/>
    <w:rsid w:val="00F406BF"/>
    <w:rsid w:val="00F41FA8"/>
    <w:rsid w:val="00F45C02"/>
    <w:rsid w:val="00F45C08"/>
    <w:rsid w:val="00F45EF4"/>
    <w:rsid w:val="00F47A26"/>
    <w:rsid w:val="00F53823"/>
    <w:rsid w:val="00F55065"/>
    <w:rsid w:val="00F5656B"/>
    <w:rsid w:val="00F56724"/>
    <w:rsid w:val="00F60521"/>
    <w:rsid w:val="00F60DB8"/>
    <w:rsid w:val="00F61782"/>
    <w:rsid w:val="00F62681"/>
    <w:rsid w:val="00F700B1"/>
    <w:rsid w:val="00F70B5B"/>
    <w:rsid w:val="00F71D22"/>
    <w:rsid w:val="00F725B6"/>
    <w:rsid w:val="00F760E6"/>
    <w:rsid w:val="00F7703C"/>
    <w:rsid w:val="00F77DB6"/>
    <w:rsid w:val="00F80491"/>
    <w:rsid w:val="00F804FE"/>
    <w:rsid w:val="00F80CF1"/>
    <w:rsid w:val="00F8489D"/>
    <w:rsid w:val="00F84F4E"/>
    <w:rsid w:val="00F85015"/>
    <w:rsid w:val="00F85E2F"/>
    <w:rsid w:val="00F87113"/>
    <w:rsid w:val="00F920B7"/>
    <w:rsid w:val="00F92856"/>
    <w:rsid w:val="00F95A61"/>
    <w:rsid w:val="00FA07ED"/>
    <w:rsid w:val="00FA0D0E"/>
    <w:rsid w:val="00FA44FB"/>
    <w:rsid w:val="00FA645C"/>
    <w:rsid w:val="00FB0350"/>
    <w:rsid w:val="00FB1CD2"/>
    <w:rsid w:val="00FB24CE"/>
    <w:rsid w:val="00FB2A1D"/>
    <w:rsid w:val="00FB48C9"/>
    <w:rsid w:val="00FB6386"/>
    <w:rsid w:val="00FB66CF"/>
    <w:rsid w:val="00FC08A5"/>
    <w:rsid w:val="00FC0E28"/>
    <w:rsid w:val="00FC5959"/>
    <w:rsid w:val="00FD006A"/>
    <w:rsid w:val="00FD0BB6"/>
    <w:rsid w:val="00FD1FC1"/>
    <w:rsid w:val="00FD220F"/>
    <w:rsid w:val="00FD2C34"/>
    <w:rsid w:val="00FD3AE6"/>
    <w:rsid w:val="00FD4024"/>
    <w:rsid w:val="00FD4E93"/>
    <w:rsid w:val="00FD578E"/>
    <w:rsid w:val="00FD5EF4"/>
    <w:rsid w:val="00FD6C66"/>
    <w:rsid w:val="00FD73DD"/>
    <w:rsid w:val="00FD7853"/>
    <w:rsid w:val="00FE1A6F"/>
    <w:rsid w:val="00FE1E3D"/>
    <w:rsid w:val="00FE4B6A"/>
    <w:rsid w:val="00FF0F69"/>
    <w:rsid w:val="00FF24F5"/>
    <w:rsid w:val="00FF34A5"/>
    <w:rsid w:val="00FF4A2D"/>
    <w:rsid w:val="00FF6A95"/>
    <w:rsid w:val="01243A71"/>
    <w:rsid w:val="017D0B9A"/>
    <w:rsid w:val="0183340A"/>
    <w:rsid w:val="01B82994"/>
    <w:rsid w:val="01CA6041"/>
    <w:rsid w:val="01CB4761"/>
    <w:rsid w:val="01E24484"/>
    <w:rsid w:val="01FB51D5"/>
    <w:rsid w:val="02596F1F"/>
    <w:rsid w:val="02790F37"/>
    <w:rsid w:val="02B5553A"/>
    <w:rsid w:val="034270B6"/>
    <w:rsid w:val="036B0C65"/>
    <w:rsid w:val="03EE607E"/>
    <w:rsid w:val="040D7B66"/>
    <w:rsid w:val="04251AA9"/>
    <w:rsid w:val="049540D6"/>
    <w:rsid w:val="049F624B"/>
    <w:rsid w:val="05557E0E"/>
    <w:rsid w:val="05994508"/>
    <w:rsid w:val="05B324E7"/>
    <w:rsid w:val="068B4749"/>
    <w:rsid w:val="069E7CAD"/>
    <w:rsid w:val="06C17032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7D1577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A32DA3"/>
    <w:rsid w:val="18EA696C"/>
    <w:rsid w:val="18FD1F7C"/>
    <w:rsid w:val="19217936"/>
    <w:rsid w:val="19345AE7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DA67356"/>
    <w:rsid w:val="1EA7123A"/>
    <w:rsid w:val="1EBB3A29"/>
    <w:rsid w:val="1EDA6202"/>
    <w:rsid w:val="1EEF0D7B"/>
    <w:rsid w:val="1EF4776E"/>
    <w:rsid w:val="1F767AE9"/>
    <w:rsid w:val="1FB752C9"/>
    <w:rsid w:val="1FCC000E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79D4A46"/>
    <w:rsid w:val="283952F3"/>
    <w:rsid w:val="28AD222E"/>
    <w:rsid w:val="28CB510A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921F7D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097F53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2275D"/>
    <w:rsid w:val="2F373CA0"/>
    <w:rsid w:val="2F3A2B5C"/>
    <w:rsid w:val="2F404DFE"/>
    <w:rsid w:val="2FDB4AFF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6B0BC2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8D34707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8D6DE4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433D1F"/>
    <w:rsid w:val="3F970061"/>
    <w:rsid w:val="3FD9441D"/>
    <w:rsid w:val="40102CE3"/>
    <w:rsid w:val="40114813"/>
    <w:rsid w:val="401C0410"/>
    <w:rsid w:val="40DE5670"/>
    <w:rsid w:val="4142139B"/>
    <w:rsid w:val="41607C50"/>
    <w:rsid w:val="41697BA0"/>
    <w:rsid w:val="41970B74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E31118"/>
    <w:rsid w:val="56F32568"/>
    <w:rsid w:val="572076BE"/>
    <w:rsid w:val="572C3407"/>
    <w:rsid w:val="575A348C"/>
    <w:rsid w:val="57813D18"/>
    <w:rsid w:val="579156E8"/>
    <w:rsid w:val="57CF5C88"/>
    <w:rsid w:val="57D03790"/>
    <w:rsid w:val="58061A35"/>
    <w:rsid w:val="580A4090"/>
    <w:rsid w:val="5829045F"/>
    <w:rsid w:val="584904A1"/>
    <w:rsid w:val="58667E63"/>
    <w:rsid w:val="58801A8F"/>
    <w:rsid w:val="58875A85"/>
    <w:rsid w:val="58A468F3"/>
    <w:rsid w:val="593B6EFE"/>
    <w:rsid w:val="596B0B42"/>
    <w:rsid w:val="59B82702"/>
    <w:rsid w:val="59BA6AF5"/>
    <w:rsid w:val="59FB712C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AF7A77"/>
    <w:rsid w:val="5BB07418"/>
    <w:rsid w:val="5BBB04F9"/>
    <w:rsid w:val="5BE945A7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66427E"/>
    <w:rsid w:val="60915338"/>
    <w:rsid w:val="60A9474A"/>
    <w:rsid w:val="60E70105"/>
    <w:rsid w:val="60FD2073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3DF0EFA"/>
    <w:rsid w:val="64DF4A07"/>
    <w:rsid w:val="64E25808"/>
    <w:rsid w:val="64F610E9"/>
    <w:rsid w:val="654F4CC6"/>
    <w:rsid w:val="65652128"/>
    <w:rsid w:val="65A72408"/>
    <w:rsid w:val="66737722"/>
    <w:rsid w:val="669E6F3A"/>
    <w:rsid w:val="66E102E7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DE7036"/>
    <w:rsid w:val="6AFA1F88"/>
    <w:rsid w:val="6B191C4A"/>
    <w:rsid w:val="6B2761A9"/>
    <w:rsid w:val="6B2D1FFB"/>
    <w:rsid w:val="6B3D1B58"/>
    <w:rsid w:val="6BB37140"/>
    <w:rsid w:val="6C090688"/>
    <w:rsid w:val="6C2E088C"/>
    <w:rsid w:val="6C545B8D"/>
    <w:rsid w:val="6CC71984"/>
    <w:rsid w:val="6CD21A7F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582A55"/>
    <w:rsid w:val="6E675C4F"/>
    <w:rsid w:val="6EAD5668"/>
    <w:rsid w:val="6EE97DF0"/>
    <w:rsid w:val="6FA80341"/>
    <w:rsid w:val="6FCE45C0"/>
    <w:rsid w:val="6FF73C93"/>
    <w:rsid w:val="704143DA"/>
    <w:rsid w:val="70860CE3"/>
    <w:rsid w:val="70CA392B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54650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502704"/>
    <w:rsid w:val="746034B7"/>
    <w:rsid w:val="7477377F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8A0EE3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722C11"/>
    <w:rsid w:val="78AA566B"/>
    <w:rsid w:val="78D14054"/>
    <w:rsid w:val="78E10ABE"/>
    <w:rsid w:val="79026813"/>
    <w:rsid w:val="79542DC4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B71304D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F15183"/>
    <w:rsid w:val="7E5F4FA7"/>
    <w:rsid w:val="7E727219"/>
    <w:rsid w:val="7EC12F7A"/>
    <w:rsid w:val="7EE11A75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8EF007"/>
  <w15:docId w15:val="{D27931CB-BA3C-4F1D-B365-02562CB0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f1">
    <w:name w:val="Revision"/>
    <w:hidden/>
    <w:uiPriority w:val="99"/>
    <w:unhideWhenUsed/>
    <w:rsid w:val="008647E3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5665</TotalTime>
  <Pages>5</Pages>
  <Words>2275</Words>
  <Characters>12970</Characters>
  <Application>Microsoft Office Word</Application>
  <DocSecurity>0</DocSecurity>
  <Lines>108</Lines>
  <Paragraphs>30</Paragraphs>
  <ScaleCrop>false</ScaleCrop>
  <Company>3GPP Support Team</Company>
  <LinksUpToDate>false</LinksUpToDate>
  <CharactersWithSpaces>15215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>DWJ</cp:lastModifiedBy>
  <cp:revision>28</cp:revision>
  <cp:lastPrinted>1900-12-31T16:00:00Z</cp:lastPrinted>
  <dcterms:created xsi:type="dcterms:W3CDTF">2023-02-09T06:53:00Z</dcterms:created>
  <dcterms:modified xsi:type="dcterms:W3CDTF">2024-09-30T11:30:00Z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BE359ACECE954DAEAE5FF4C3197A0D59</vt:lpwstr>
  </property>
</Properties>
</file>